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163F" w:rsidR="002654AB" w:rsidRDefault="002654AB" w14:paraId="0c21a9c" w14:textId="0c21a9c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08163F" w:rsidR="002654AB" w:rsidRDefault="002654AB">
      <w:pPr>
        <w:rPr>
          <w:rFonts w:ascii="Arial" w:hAnsi="Arial" w:cs="Arial"/>
        </w:rPr>
      </w:pPr>
    </w:p>
    <w:p w:rsidRPr="0008163F" w:rsidR="006A5E5B" w:rsidRDefault="00917194">
      <w:pPr>
        <w:rPr>
          <w:rFonts w:ascii="Arial" w:hAnsi="Arial" w:cs="Arial"/>
        </w:rPr>
      </w:pPr>
      <w:r w:rsidRPr="0008163F">
        <w:rPr>
          <w:rFonts w:ascii="Arial" w:hAnsi="Arial" w:cs="Arial"/>
        </w:rPr>
        <w:t>REPUBLIKA HRVATSKA</w:t>
      </w:r>
    </w:p>
    <w:p w:rsidRPr="0008163F" w:rsidR="006921B7" w:rsidRDefault="00917194">
      <w:pPr>
        <w:rPr>
          <w:rFonts w:ascii="Arial" w:hAnsi="Arial" w:cs="Arial"/>
        </w:rPr>
      </w:pPr>
      <w:r w:rsidRPr="0008163F">
        <w:rPr>
          <w:rFonts w:ascii="Arial" w:hAnsi="Arial" w:cs="Arial"/>
        </w:rPr>
        <w:t>TRG</w:t>
      </w:r>
      <w:r w:rsidRPr="0008163F" w:rsidR="00471A6A">
        <w:rPr>
          <w:rFonts w:ascii="Arial" w:hAnsi="Arial" w:cs="Arial"/>
        </w:rPr>
        <w:t>O</w:t>
      </w:r>
      <w:r w:rsidRPr="0008163F">
        <w:rPr>
          <w:rFonts w:ascii="Arial" w:hAnsi="Arial" w:cs="Arial"/>
        </w:rPr>
        <w:t xml:space="preserve">VAČKI SUD U </w:t>
      </w:r>
      <w:r w:rsidRPr="0008163F" w:rsidR="00161DA9">
        <w:rPr>
          <w:rFonts w:ascii="Arial" w:hAnsi="Arial" w:cs="Arial"/>
        </w:rPr>
        <w:t>PAZINU</w:t>
      </w:r>
    </w:p>
    <w:p w:rsidRPr="0008163F" w:rsidR="0008163F" w:rsidP="0008163F" w:rsidRDefault="0008163F">
      <w:pPr>
        <w:jc w:val="right"/>
        <w:rPr>
          <w:rFonts w:ascii="Arial" w:hAnsi="Arial" w:cs="Arial"/>
        </w:rPr>
      </w:pPr>
    </w:p>
    <w:p w:rsidRPr="0008163F" w:rsidR="0008163F" w:rsidP="0008163F" w:rsidRDefault="0008163F">
      <w:pPr>
        <w:jc w:val="right"/>
        <w:rPr>
          <w:rFonts w:ascii="Arial" w:hAnsi="Arial" w:cs="Arial"/>
        </w:rPr>
      </w:pPr>
      <w:r w:rsidRPr="0008163F">
        <w:rPr>
          <w:rFonts w:ascii="Arial" w:hAnsi="Arial" w:cs="Arial"/>
        </w:rPr>
        <w:t>Posl. broj: 4 St-</w:t>
      </w:r>
      <w:r w:rsidR="00A60F34">
        <w:rPr>
          <w:rFonts w:ascii="Arial" w:hAnsi="Arial" w:cs="Arial"/>
        </w:rPr>
        <w:t>230/2021-15</w:t>
      </w:r>
    </w:p>
    <w:p w:rsidRPr="0008163F" w:rsidR="00917194" w:rsidP="00971186" w:rsidRDefault="006921B7">
      <w:pPr>
        <w:jc w:val="right"/>
        <w:rPr>
          <w:rFonts w:ascii="Arial" w:hAnsi="Arial" w:cs="Arial"/>
        </w:rPr>
      </w:pPr>
      <w:r w:rsidRPr="0008163F">
        <w:rPr>
          <w:rFonts w:ascii="Arial" w:hAnsi="Arial" w:cs="Arial"/>
        </w:rPr>
        <w:tab/>
      </w:r>
      <w:r w:rsidRPr="0008163F">
        <w:rPr>
          <w:rFonts w:ascii="Arial" w:hAnsi="Arial" w:cs="Arial"/>
        </w:rPr>
        <w:tab/>
        <w:t xml:space="preserve">                                   </w:t>
      </w:r>
    </w:p>
    <w:p w:rsidRPr="0008163F" w:rsidR="00917194" w:rsidP="00917194" w:rsidRDefault="00917194">
      <w:pPr>
        <w:jc w:val="center"/>
        <w:rPr>
          <w:rFonts w:ascii="Arial" w:hAnsi="Arial" w:cs="Arial"/>
          <w:b/>
        </w:rPr>
      </w:pPr>
      <w:r w:rsidRPr="0008163F">
        <w:rPr>
          <w:rFonts w:ascii="Arial" w:hAnsi="Arial" w:cs="Arial"/>
          <w:b/>
        </w:rPr>
        <w:t>ZAPISNIK</w:t>
      </w:r>
    </w:p>
    <w:p w:rsidRPr="0008163F" w:rsidR="00917194" w:rsidP="00917194" w:rsidRDefault="00917194">
      <w:pPr>
        <w:jc w:val="center"/>
        <w:rPr>
          <w:rFonts w:ascii="Arial" w:hAnsi="Arial" w:cs="Arial"/>
          <w:b/>
        </w:rPr>
      </w:pPr>
      <w:r w:rsidRPr="0008163F">
        <w:rPr>
          <w:rFonts w:ascii="Arial" w:hAnsi="Arial" w:cs="Arial"/>
          <w:b/>
        </w:rPr>
        <w:t>(</w:t>
      </w:r>
      <w:r w:rsidRPr="0008163F" w:rsidR="00421501">
        <w:rPr>
          <w:rFonts w:ascii="Arial" w:hAnsi="Arial" w:cs="Arial"/>
          <w:b/>
        </w:rPr>
        <w:t>o održanom ročištu radi ispitivanja tražbina</w:t>
      </w:r>
      <w:r w:rsidRPr="0008163F">
        <w:rPr>
          <w:rFonts w:ascii="Arial" w:hAnsi="Arial" w:cs="Arial"/>
          <w:b/>
        </w:rPr>
        <w:t>)</w:t>
      </w:r>
    </w:p>
    <w:p w:rsidRPr="0008163F" w:rsidR="00917194" w:rsidP="00917194" w:rsidRDefault="00917194">
      <w:pPr>
        <w:jc w:val="center"/>
        <w:rPr>
          <w:rFonts w:ascii="Arial" w:hAnsi="Arial" w:cs="Arial"/>
          <w:b/>
        </w:rPr>
      </w:pPr>
    </w:p>
    <w:p w:rsidRPr="0008163F" w:rsidR="00917194" w:rsidP="00917194" w:rsidRDefault="007C6736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o</w:t>
      </w:r>
      <w:r w:rsidRPr="0008163F" w:rsidR="00250C34">
        <w:rPr>
          <w:rFonts w:ascii="Arial" w:hAnsi="Arial" w:cs="Arial"/>
        </w:rPr>
        <w:t>držano</w:t>
      </w:r>
      <w:r w:rsidRPr="0008163F" w:rsidR="00917194">
        <w:rPr>
          <w:rFonts w:ascii="Arial" w:hAnsi="Arial" w:cs="Arial"/>
        </w:rPr>
        <w:t xml:space="preserve"> dana</w:t>
      </w:r>
      <w:r w:rsidRPr="0008163F" w:rsidR="00C875BC">
        <w:rPr>
          <w:rFonts w:ascii="Arial" w:hAnsi="Arial" w:cs="Arial"/>
        </w:rPr>
        <w:t xml:space="preserve"> </w:t>
      </w:r>
      <w:r w:rsidR="0008163F">
        <w:rPr>
          <w:rFonts w:ascii="Arial" w:hAnsi="Arial" w:cs="Arial"/>
        </w:rPr>
        <w:t>28. srpnja</w:t>
      </w:r>
      <w:r w:rsidRPr="0008163F" w:rsidR="007E161D">
        <w:rPr>
          <w:rFonts w:ascii="Arial" w:hAnsi="Arial" w:cs="Arial"/>
        </w:rPr>
        <w:t xml:space="preserve"> 202</w:t>
      </w:r>
      <w:r w:rsidR="0008163F">
        <w:rPr>
          <w:rFonts w:ascii="Arial" w:hAnsi="Arial" w:cs="Arial"/>
        </w:rPr>
        <w:t>1</w:t>
      </w:r>
      <w:r w:rsidRPr="0008163F" w:rsidR="007E161D">
        <w:rPr>
          <w:rFonts w:ascii="Arial" w:hAnsi="Arial" w:cs="Arial"/>
        </w:rPr>
        <w:t xml:space="preserve">. </w:t>
      </w:r>
      <w:r w:rsidRPr="0008163F" w:rsidR="001409EC">
        <w:rPr>
          <w:rFonts w:ascii="Arial" w:hAnsi="Arial" w:cs="Arial"/>
        </w:rPr>
        <w:t xml:space="preserve">u </w:t>
      </w:r>
      <w:r w:rsidRPr="0008163F" w:rsidR="00827257">
        <w:rPr>
          <w:rFonts w:ascii="Arial" w:hAnsi="Arial" w:cs="Arial"/>
        </w:rPr>
        <w:t>13</w:t>
      </w:r>
      <w:r w:rsidR="0008163F">
        <w:rPr>
          <w:rFonts w:ascii="Arial" w:hAnsi="Arial" w:cs="Arial"/>
        </w:rPr>
        <w:t>:</w:t>
      </w:r>
      <w:r w:rsidRPr="0008163F" w:rsidR="00D145DF">
        <w:rPr>
          <w:rFonts w:ascii="Arial" w:hAnsi="Arial" w:cs="Arial"/>
        </w:rPr>
        <w:t>00</w:t>
      </w:r>
      <w:r w:rsidRPr="0008163F" w:rsidR="001409EC">
        <w:rPr>
          <w:rFonts w:ascii="Arial" w:hAnsi="Arial" w:cs="Arial"/>
        </w:rPr>
        <w:t xml:space="preserve"> sati</w:t>
      </w:r>
      <w:r w:rsidRPr="0008163F" w:rsidR="00917194">
        <w:rPr>
          <w:rFonts w:ascii="Arial" w:hAnsi="Arial" w:cs="Arial"/>
        </w:rPr>
        <w:t xml:space="preserve"> na Trgovačkom sudu u </w:t>
      </w:r>
      <w:r w:rsidRPr="0008163F" w:rsidR="006921B7">
        <w:rPr>
          <w:rFonts w:ascii="Arial" w:hAnsi="Arial" w:cs="Arial"/>
        </w:rPr>
        <w:t xml:space="preserve">Pazinu, </w:t>
      </w:r>
    </w:p>
    <w:p w:rsidRPr="0008163F" w:rsidR="00917194" w:rsidP="00917194" w:rsidRDefault="00917194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u </w:t>
      </w:r>
      <w:r w:rsidRPr="0008163F" w:rsidR="00421501">
        <w:rPr>
          <w:rFonts w:ascii="Arial" w:hAnsi="Arial" w:cs="Arial"/>
        </w:rPr>
        <w:t>pred</w:t>
      </w:r>
      <w:r w:rsidRPr="0008163F">
        <w:rPr>
          <w:rFonts w:ascii="Arial" w:hAnsi="Arial" w:cs="Arial"/>
        </w:rPr>
        <w:t xml:space="preserve">stečajnom postupku nad dužnikom </w:t>
      </w:r>
    </w:p>
    <w:p w:rsidR="007E161D" w:rsidP="00917194" w:rsidRDefault="000816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BAN PRODUKT d.</w:t>
      </w:r>
      <w:r w:rsidR="007C4464">
        <w:rPr>
          <w:rFonts w:ascii="Arial" w:hAnsi="Arial" w:cs="Arial"/>
        </w:rPr>
        <w:t>o.o.</w:t>
      </w:r>
    </w:p>
    <w:p w:rsidR="0008163F" w:rsidP="00917194" w:rsidRDefault="000816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Kaštelir, Labinci 140</w:t>
      </w:r>
    </w:p>
    <w:p w:rsidRPr="0008163F" w:rsidR="0008163F" w:rsidP="00917194" w:rsidRDefault="000816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16830431887</w:t>
      </w:r>
    </w:p>
    <w:p w:rsidRPr="0008163F" w:rsidR="007E161D" w:rsidP="00917194" w:rsidRDefault="007E161D">
      <w:pPr>
        <w:jc w:val="center"/>
        <w:rPr>
          <w:rFonts w:ascii="Arial" w:hAnsi="Arial" w:cs="Arial"/>
        </w:rPr>
      </w:pPr>
    </w:p>
    <w:p w:rsidRPr="0008163F" w:rsidR="00BE13F9" w:rsidP="00917194" w:rsidRDefault="00BE13F9">
      <w:pPr>
        <w:jc w:val="center"/>
        <w:rPr>
          <w:rFonts w:ascii="Arial" w:hAnsi="Arial" w:cs="Arial"/>
          <w:b/>
        </w:rPr>
      </w:pPr>
    </w:p>
    <w:p w:rsidRPr="0008163F" w:rsidR="00917194" w:rsidP="00917194" w:rsidRDefault="009C654A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SUTKINJA: </w:t>
      </w:r>
      <w:r w:rsidRPr="0008163F" w:rsidR="001409EC">
        <w:rPr>
          <w:rFonts w:ascii="Arial" w:hAnsi="Arial" w:cs="Arial"/>
        </w:rPr>
        <w:t>Tijana Licul</w:t>
      </w:r>
    </w:p>
    <w:p w:rsidRPr="0008163F" w:rsidR="00917194" w:rsidP="00917194" w:rsidRDefault="009C654A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ZAPISNIČARKA: </w:t>
      </w:r>
      <w:r w:rsidRPr="0008163F" w:rsidR="00827257">
        <w:rPr>
          <w:rFonts w:ascii="Arial" w:hAnsi="Arial" w:cs="Arial"/>
        </w:rPr>
        <w:t>Sanja Prodan</w:t>
      </w:r>
    </w:p>
    <w:p w:rsidRPr="0008163F" w:rsidR="006921B7" w:rsidP="00917194" w:rsidRDefault="006921B7">
      <w:pPr>
        <w:jc w:val="both"/>
        <w:rPr>
          <w:rFonts w:ascii="Arial" w:hAnsi="Arial" w:cs="Arial"/>
        </w:rPr>
      </w:pPr>
    </w:p>
    <w:p w:rsidRPr="0008163F" w:rsidR="00917194" w:rsidP="00917194" w:rsidRDefault="00421501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POVJERENIK: </w:t>
      </w:r>
      <w:r w:rsidRPr="0008163F" w:rsidR="007E161D">
        <w:rPr>
          <w:rFonts w:ascii="Arial" w:hAnsi="Arial" w:cs="Arial"/>
        </w:rPr>
        <w:t>Boris Debelić</w:t>
      </w:r>
      <w:r w:rsidRPr="0008163F" w:rsidR="00FF0C99">
        <w:rPr>
          <w:rFonts w:ascii="Arial" w:hAnsi="Arial" w:cs="Arial"/>
        </w:rPr>
        <w:t xml:space="preserve"> </w:t>
      </w:r>
    </w:p>
    <w:p w:rsidRPr="0008163F" w:rsidR="009C654A" w:rsidP="00917194" w:rsidRDefault="009C654A">
      <w:pPr>
        <w:jc w:val="both"/>
        <w:rPr>
          <w:rFonts w:ascii="Arial" w:hAnsi="Arial" w:cs="Arial"/>
        </w:rPr>
      </w:pPr>
    </w:p>
    <w:p w:rsidRPr="0008163F" w:rsidR="00917194" w:rsidP="00917194" w:rsidRDefault="00917194">
      <w:pPr>
        <w:jc w:val="both"/>
        <w:rPr>
          <w:rFonts w:ascii="Arial" w:hAnsi="Arial" w:cs="Arial"/>
        </w:rPr>
      </w:pPr>
    </w:p>
    <w:p w:rsidRPr="0008163F" w:rsidR="00917194" w:rsidP="00917194" w:rsidRDefault="001226A0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Početak u </w:t>
      </w:r>
      <w:r w:rsidRPr="0008163F" w:rsidR="00827257">
        <w:rPr>
          <w:rFonts w:ascii="Arial" w:hAnsi="Arial" w:cs="Arial"/>
        </w:rPr>
        <w:t>13</w:t>
      </w:r>
      <w:r w:rsidRPr="0008163F" w:rsidR="00BE13F9">
        <w:rPr>
          <w:rFonts w:ascii="Arial" w:hAnsi="Arial" w:cs="Arial"/>
        </w:rPr>
        <w:t>,</w:t>
      </w:r>
      <w:r w:rsidRPr="0008163F" w:rsidR="00D000FD">
        <w:rPr>
          <w:rFonts w:ascii="Arial" w:hAnsi="Arial" w:cs="Arial"/>
        </w:rPr>
        <w:t>00</w:t>
      </w:r>
      <w:r w:rsidRPr="0008163F" w:rsidR="006921B7">
        <w:rPr>
          <w:rFonts w:ascii="Arial" w:hAnsi="Arial" w:cs="Arial"/>
        </w:rPr>
        <w:t xml:space="preserve"> sati</w:t>
      </w:r>
    </w:p>
    <w:p w:rsidRPr="0008163F" w:rsidR="00917194" w:rsidP="00917194" w:rsidRDefault="00917194">
      <w:pPr>
        <w:jc w:val="center"/>
        <w:rPr>
          <w:rFonts w:ascii="Arial" w:hAnsi="Arial" w:cs="Arial"/>
        </w:rPr>
      </w:pPr>
    </w:p>
    <w:p w:rsidR="00917194" w:rsidP="00917194" w:rsidRDefault="00917194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ab/>
        <w:t>Utvrđuje se da su na današnje ročište pristupili slijedeći vjerovnici:</w:t>
      </w:r>
    </w:p>
    <w:p w:rsidR="00CF772B" w:rsidP="00917194" w:rsidRDefault="00CF7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RENCO d.o.o. – zamj. pun. Leonardo Žagrić, punomoć u spisu</w:t>
      </w:r>
    </w:p>
    <w:p w:rsidR="00CF772B" w:rsidP="00917194" w:rsidRDefault="00CF7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ERSTE CARD CLUB – pun. Dean Velenderić , temeljem punomoći koju prilaže</w:t>
      </w:r>
    </w:p>
    <w:p w:rsidR="00CF772B" w:rsidP="00917194" w:rsidRDefault="00CF7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3/ za FAE GROUP – pun. Martina Mavračić Čoza, punomoć u spisu,</w:t>
      </w:r>
    </w:p>
    <w:p w:rsidR="00CF772B" w:rsidP="00917194" w:rsidRDefault="00CF7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4/ za INTEREXPORT – ZAMJ. PUN. Lidija Jukić, temelejm punomoći koju prilaže</w:t>
      </w:r>
    </w:p>
    <w:p w:rsidR="00CF772B" w:rsidP="00CF772B" w:rsidRDefault="00CF7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5/ RH – Nevenka Kovčalija, ŽDO u Puli, </w:t>
      </w:r>
    </w:p>
    <w:p w:rsidRPr="0008163F" w:rsidR="00CF772B" w:rsidP="00917194" w:rsidRDefault="00CF7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B7E77" w:rsidP="0008163F" w:rsidRDefault="007629C4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lastRenderedPageBreak/>
        <w:tab/>
      </w:r>
    </w:p>
    <w:p w:rsidRPr="0008163F" w:rsidR="002B7E77" w:rsidP="002B7E77" w:rsidRDefault="002B7E77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ab/>
      </w:r>
    </w:p>
    <w:p w:rsidR="002B7E77" w:rsidP="002B7E77" w:rsidRDefault="002B7E77">
      <w:pPr>
        <w:ind w:firstLine="708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Utvrđuje se da je za dužnika pristupio </w:t>
      </w:r>
      <w:r w:rsidR="00CF772B">
        <w:rPr>
          <w:rFonts w:ascii="Arial" w:hAnsi="Arial" w:cs="Arial"/>
        </w:rPr>
        <w:t xml:space="preserve">Filip Simić, odvjetnik iz Pule. </w:t>
      </w:r>
    </w:p>
    <w:p w:rsidRPr="0008163F" w:rsidR="001409EC" w:rsidP="00917194" w:rsidRDefault="001409EC">
      <w:pPr>
        <w:jc w:val="both"/>
        <w:rPr>
          <w:rFonts w:ascii="Arial" w:hAnsi="Arial" w:cs="Arial"/>
        </w:rPr>
      </w:pPr>
    </w:p>
    <w:p w:rsidR="007E161D" w:rsidP="00250C34" w:rsidRDefault="00421501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Sutkinja </w:t>
      </w:r>
      <w:r w:rsidRPr="0008163F" w:rsidR="00250C34">
        <w:rPr>
          <w:rFonts w:ascii="Arial" w:hAnsi="Arial" w:cs="Arial"/>
        </w:rPr>
        <w:t xml:space="preserve">otvara raspravu i objavljuje da je predmet današnjeg ročišta ispitivanje prijavljenih tražbina, prema iznosima i redu kako su </w:t>
      </w:r>
      <w:r w:rsidRPr="0008163F">
        <w:rPr>
          <w:rFonts w:ascii="Arial" w:hAnsi="Arial" w:cs="Arial"/>
        </w:rPr>
        <w:t>navedene u tablici prijavljenih tražbina koju je sastavila FINA i ob</w:t>
      </w:r>
      <w:r w:rsidRPr="0008163F" w:rsidR="00A128A2">
        <w:rPr>
          <w:rFonts w:ascii="Arial" w:hAnsi="Arial" w:cs="Arial"/>
        </w:rPr>
        <w:t>javila na e-oglasnoj ploči suda</w:t>
      </w:r>
      <w:r w:rsidR="0008163F">
        <w:rPr>
          <w:rFonts w:ascii="Arial" w:hAnsi="Arial" w:cs="Arial"/>
        </w:rPr>
        <w:t xml:space="preserve"> (23. travnja 2021</w:t>
      </w:r>
      <w:r w:rsidRPr="0008163F" w:rsidR="007E161D">
        <w:rPr>
          <w:rFonts w:ascii="Arial" w:hAnsi="Arial" w:cs="Arial"/>
        </w:rPr>
        <w:t>.</w:t>
      </w:r>
      <w:r w:rsidR="0008163F">
        <w:rPr>
          <w:rFonts w:ascii="Arial" w:hAnsi="Arial" w:cs="Arial"/>
        </w:rPr>
        <w:t xml:space="preserve"> godine i 26. svibnja 2021. godine).</w:t>
      </w:r>
    </w:p>
    <w:p w:rsidRPr="0008163F" w:rsidR="0008163F" w:rsidP="00250C34" w:rsidRDefault="0008163F">
      <w:pPr>
        <w:ind w:firstLine="720"/>
        <w:jc w:val="both"/>
        <w:rPr>
          <w:rFonts w:ascii="Arial" w:hAnsi="Arial" w:cs="Arial"/>
        </w:rPr>
      </w:pPr>
    </w:p>
    <w:p w:rsidRPr="0008163F" w:rsidR="001F1AD4" w:rsidP="001F1AD4" w:rsidRDefault="001F1AD4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Sve tražbine su prijavljene pravovremeno (rok za prijavu tražbina bio je </w:t>
      </w:r>
      <w:r w:rsidR="0008163F">
        <w:rPr>
          <w:rFonts w:ascii="Arial" w:hAnsi="Arial" w:cs="Arial"/>
        </w:rPr>
        <w:t xml:space="preserve">20. travnja </w:t>
      </w:r>
      <w:r w:rsidRPr="0008163F">
        <w:rPr>
          <w:rFonts w:ascii="Arial" w:hAnsi="Arial" w:cs="Arial"/>
        </w:rPr>
        <w:t xml:space="preserve"> 20</w:t>
      </w:r>
      <w:r w:rsidR="0008163F">
        <w:rPr>
          <w:rFonts w:ascii="Arial" w:hAnsi="Arial" w:cs="Arial"/>
        </w:rPr>
        <w:t>21</w:t>
      </w:r>
      <w:r w:rsidRPr="0008163F">
        <w:rPr>
          <w:rFonts w:ascii="Arial" w:hAnsi="Arial" w:cs="Arial"/>
        </w:rPr>
        <w:t xml:space="preserve">. godine). Nepravovremeno prijavljenih tražbina nije bilo. </w:t>
      </w:r>
      <w:r w:rsidR="00D016D0">
        <w:rPr>
          <w:rFonts w:ascii="Arial" w:hAnsi="Arial" w:cs="Arial"/>
        </w:rPr>
        <w:t>Prijava tražbine vjerovnika FAE GROUP spa od 20. svibnja 2021. godine je ispravak pravodobno prijavljene tražbine 07. travnja 2021. godine).</w:t>
      </w:r>
    </w:p>
    <w:p w:rsidRPr="0008163F" w:rsidR="001F1AD4" w:rsidP="001F1AD4" w:rsidRDefault="001F1AD4">
      <w:pPr>
        <w:ind w:firstLine="720"/>
        <w:jc w:val="both"/>
        <w:rPr>
          <w:rFonts w:ascii="Arial" w:hAnsi="Arial" w:cs="Arial"/>
        </w:rPr>
      </w:pPr>
    </w:p>
    <w:p w:rsidRPr="0008163F" w:rsidR="007E161D" w:rsidP="00250C34" w:rsidRDefault="007E161D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>Na sve tražbine navedene u toj tablici očitovali su se i dužnik i povjerenik.</w:t>
      </w:r>
    </w:p>
    <w:p w:rsidRPr="0008163F" w:rsidR="007E161D" w:rsidP="00250C34" w:rsidRDefault="007E161D">
      <w:pPr>
        <w:ind w:firstLine="720"/>
        <w:jc w:val="both"/>
        <w:rPr>
          <w:rFonts w:ascii="Arial" w:hAnsi="Arial" w:cs="Arial"/>
        </w:rPr>
      </w:pPr>
    </w:p>
    <w:p w:rsidRPr="0008163F" w:rsidR="001F1AD4" w:rsidP="00250C34" w:rsidRDefault="001F1AD4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>Vjerovnici nisu osporili tražbine drugih vjerovnika sukladno čl. 4</w:t>
      </w:r>
      <w:r w:rsidR="00337B12">
        <w:rPr>
          <w:rFonts w:ascii="Arial" w:hAnsi="Arial" w:cs="Arial"/>
        </w:rPr>
        <w:t>2</w:t>
      </w:r>
      <w:r w:rsidRPr="0008163F">
        <w:rPr>
          <w:rFonts w:ascii="Arial" w:hAnsi="Arial" w:cs="Arial"/>
        </w:rPr>
        <w:t xml:space="preserve">. SZ-a. </w:t>
      </w:r>
    </w:p>
    <w:p w:rsidRPr="0008163F" w:rsidR="001F1AD4" w:rsidP="00250C34" w:rsidRDefault="001F1AD4">
      <w:pPr>
        <w:ind w:firstLine="720"/>
        <w:jc w:val="both"/>
        <w:rPr>
          <w:rFonts w:ascii="Arial" w:hAnsi="Arial" w:cs="Arial"/>
        </w:rPr>
      </w:pPr>
    </w:p>
    <w:p w:rsidRPr="0008163F" w:rsidR="00421501" w:rsidP="00250C34" w:rsidRDefault="007E161D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Predmet ispitivanja je ukupno </w:t>
      </w:r>
      <w:r w:rsidR="001E2334">
        <w:rPr>
          <w:rFonts w:ascii="Arial" w:hAnsi="Arial" w:cs="Arial"/>
        </w:rPr>
        <w:t>36</w:t>
      </w:r>
      <w:r w:rsidRPr="0008163F">
        <w:rPr>
          <w:rFonts w:ascii="Arial" w:hAnsi="Arial" w:cs="Arial"/>
        </w:rPr>
        <w:t xml:space="preserve"> tražbina vjerovnika.</w:t>
      </w:r>
    </w:p>
    <w:p w:rsidRPr="0008163F" w:rsidR="001210D2" w:rsidP="00250C34" w:rsidRDefault="001210D2">
      <w:pPr>
        <w:ind w:firstLine="720"/>
        <w:jc w:val="both"/>
        <w:rPr>
          <w:rFonts w:ascii="Arial" w:hAnsi="Arial" w:cs="Arial"/>
        </w:rPr>
      </w:pPr>
    </w:p>
    <w:p w:rsidRPr="0008163F" w:rsidR="00234F05" w:rsidP="00250C34" w:rsidRDefault="00234F05">
      <w:pPr>
        <w:ind w:firstLine="720"/>
        <w:jc w:val="both"/>
        <w:rPr>
          <w:rFonts w:ascii="Arial" w:hAnsi="Arial" w:cs="Arial"/>
        </w:rPr>
      </w:pPr>
    </w:p>
    <w:p w:rsidRPr="0008163F" w:rsidR="00234F05" w:rsidP="00250C34" w:rsidRDefault="00234F05">
      <w:pPr>
        <w:ind w:firstLine="720"/>
        <w:jc w:val="both"/>
        <w:rPr>
          <w:rFonts w:ascii="Arial" w:hAnsi="Arial" w:cs="Arial"/>
        </w:rPr>
      </w:pPr>
    </w:p>
    <w:p w:rsidRPr="0008163F" w:rsidR="00F92280" w:rsidP="00250C34" w:rsidRDefault="00F92280">
      <w:pPr>
        <w:ind w:firstLine="720"/>
        <w:jc w:val="both"/>
        <w:rPr>
          <w:rFonts w:ascii="Arial" w:hAnsi="Arial" w:cs="Arial"/>
        </w:rPr>
      </w:pPr>
    </w:p>
    <w:p w:rsidRPr="0008163F" w:rsidR="00F92280" w:rsidP="00A128A2" w:rsidRDefault="00F92280">
      <w:pPr>
        <w:ind w:firstLine="708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SUDAC </w:t>
      </w:r>
    </w:p>
    <w:p w:rsidRPr="0008163F" w:rsidR="00F92280" w:rsidRDefault="00F92280">
      <w:pPr>
        <w:jc w:val="both"/>
        <w:rPr>
          <w:rFonts w:ascii="Arial" w:hAnsi="Arial" w:cs="Arial"/>
        </w:rPr>
      </w:pPr>
    </w:p>
    <w:p w:rsidRPr="0008163F" w:rsidR="00F92280" w:rsidRDefault="00F92280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RJEŠAVA</w:t>
      </w:r>
    </w:p>
    <w:p w:rsidRPr="0008163F" w:rsidR="00F92280" w:rsidRDefault="00F92280">
      <w:pPr>
        <w:rPr>
          <w:rFonts w:ascii="Arial" w:hAnsi="Arial" w:cs="Arial"/>
        </w:rPr>
      </w:pPr>
    </w:p>
    <w:p w:rsidRPr="0008163F" w:rsidR="00410EF6" w:rsidP="00250C34" w:rsidRDefault="00A128A2">
      <w:pPr>
        <w:ind w:firstLine="720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Pristupa se ispitivanju </w:t>
      </w:r>
      <w:r w:rsidRPr="0008163F" w:rsidR="001210D2">
        <w:rPr>
          <w:rFonts w:ascii="Arial" w:hAnsi="Arial" w:cs="Arial"/>
        </w:rPr>
        <w:t>t</w:t>
      </w:r>
      <w:r w:rsidRPr="0008163F">
        <w:rPr>
          <w:rFonts w:ascii="Arial" w:hAnsi="Arial" w:cs="Arial"/>
        </w:rPr>
        <w:t>ražbina</w:t>
      </w:r>
      <w:r w:rsidRPr="0008163F" w:rsidR="001210D2">
        <w:rPr>
          <w:rFonts w:ascii="Arial" w:hAnsi="Arial" w:cs="Arial"/>
        </w:rPr>
        <w:t xml:space="preserve"> sukladno prijavama vjerovnika</w:t>
      </w:r>
      <w:r w:rsidR="00320EDB">
        <w:rPr>
          <w:rFonts w:ascii="Arial" w:hAnsi="Arial" w:cs="Arial"/>
        </w:rPr>
        <w:t xml:space="preserve"> i dužnika</w:t>
      </w:r>
      <w:r w:rsidRPr="0008163F" w:rsidR="00F608BE">
        <w:rPr>
          <w:rFonts w:ascii="Arial" w:hAnsi="Arial" w:cs="Arial"/>
        </w:rPr>
        <w:t>.</w:t>
      </w:r>
    </w:p>
    <w:p w:rsidRPr="0008163F" w:rsidR="00234721" w:rsidP="00250C34" w:rsidRDefault="00234721">
      <w:pPr>
        <w:ind w:firstLine="720"/>
        <w:jc w:val="both"/>
        <w:rPr>
          <w:rFonts w:ascii="Arial" w:hAnsi="Arial" w:cs="Arial"/>
        </w:rPr>
      </w:pPr>
    </w:p>
    <w:tbl>
      <w:tblPr>
        <w:tblW w:w="15101" w:type="dxa"/>
        <w:tblLook w:firstRow="1" w:lastRow="0" w:firstColumn="1" w:lastColumn="0" w:noHBand="0" w:noVBand="1" w:val="04A0"/>
      </w:tblPr>
      <w:tblGrid>
        <w:gridCol w:w="607"/>
        <w:gridCol w:w="2526"/>
        <w:gridCol w:w="1537"/>
        <w:gridCol w:w="1919"/>
        <w:gridCol w:w="1307"/>
        <w:gridCol w:w="1572"/>
        <w:gridCol w:w="1017"/>
        <w:gridCol w:w="1267"/>
        <w:gridCol w:w="1167"/>
        <w:gridCol w:w="2182"/>
      </w:tblGrid>
      <w:tr w:rsidRPr="00320EDB" w:rsidR="00320EDB" w:rsidTr="00BF5A19">
        <w:trPr>
          <w:trHeight w:val="245"/>
        </w:trPr>
        <w:tc>
          <w:tcPr>
            <w:tcW w:w="607" w:type="dxa"/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6" w:type="dxa"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noWrap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2" w:type="dxa"/>
            <w:vAlign w:val="center"/>
            <w:hideMark/>
          </w:tcPr>
          <w:p w:rsidRPr="00320EDB" w:rsidR="00320EDB" w:rsidRDefault="00320E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0EDB" w:rsidR="00320EDB" w:rsidTr="00BF5A19">
        <w:trPr>
          <w:trHeight w:val="1225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OSPORENI IZNOS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DEBF7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NAPOMENA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AC ASSFALTI D.O.O.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SI 60740477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Ulica Malči Beličeve 109, Ljubljana, Slovenia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491.210,28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491.210,28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ADRIATIC OSIGURANJE dioničko društvo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94472454976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Listopadska 2, 10000 Zagreb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4.850,61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4.850,61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98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AGRAM LEASING d.o.o. za prodaju vozila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48922277230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Remetinečka cesta 98,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28.311,75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28.311,75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Dužnik i povjerenik osporavaju tražbinu jer se radi o izlučnom pravu što nije dio predstečajnog postupka. </w:t>
            </w:r>
          </w:p>
        </w:tc>
      </w:tr>
      <w:tr w:rsidRPr="00320EDB" w:rsidR="00320EDB" w:rsidTr="00BF5A19">
        <w:trPr>
          <w:trHeight w:val="24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AUTOSTAR BMW SERVICE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IT 00672540309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Trst, Italia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1.552,90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1.552,90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AZRRI Agencija za ruralni razvoj Istre d. o. o. Pazin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90943600495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Ulica prof. Tugomila Ujčića 1, 52000 Pazin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65.871,86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65.871,86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ANA BANKO VL. OBRTA PLINARA BADERNA 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59969045152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BADERNA 3A, 52445 BADERNA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10.597,00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10.597,00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CIZERL D.O.O.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SI 43860486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NASIPINA ULICA  61,  SLOVENIA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9.465,30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9.465,30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Cubus Lux Projektiranje društvo s ograničenom odgovornošću za graditeljstvo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97994718416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Gustava Krkleca 40,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206.443,84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206.443,84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NIKOLA CVITIĆ VL. OBRTA HIDRAULIKA CVITIĆ 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68839046047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VIČANI 59, 52210 ROVINJSKO SELO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4.862,50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4.862,50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DVK EURO SERVICE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DE 119375450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BALCKE-DURR ALLEE 3, NJEMAČKA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81,02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81,02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ERSTE CARD CLUB društvo s ograničenom odgovornošću za financijsko posredovanje i usluge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85941596441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Ulica Frana Folnegovića 6,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36.928,55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52.385,23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52.385,23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EURO MEHANIKA d.o.o. za trgovinu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15190389835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Labinci, Poslovna zona Labinci 9, 52440 Kaštelir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187,50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187,50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98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FAE GROUP S.P.A.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 IT 03876725066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VIA ZONA PRODUTTIVA 18, 38013 FONDO, ITALIA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7.635,18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728.872,68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37B12">
            <w:pPr>
              <w:jc w:val="center"/>
              <w:rPr>
                <w:rFonts w:ascii="Arial" w:hAnsi="Arial" w:cs="Arial"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728.872,68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P="00337B12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Dužnik i povjerenik osporavaju tražbinu jer se za istu vodi sudski postupak i riješit će se tim putem. (TS Pazin, Povrv-69/2021). 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Ulica grada Vukovara 70, 10000 Zagreb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1.865,59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1.865,59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FORESTREE GMBH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AT 14263205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DENISGASSE 39-41, 1200 A*-WIEN, AUSTRIA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141.429,89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225.035,37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225.035,37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FREN društvo s ograničenom odgovornošću za održavanje i popravak motornih vozila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21833956715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Bibinjskih bojovnika 15, 23205 Bibinje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843,58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843,58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Ulica Grada Vukovara 220,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4.116,00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4.116,00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Radnička cesta 21,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8.169,03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10.568,41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10.568,41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TEHNOLOŠKI INŽENJERING I C M OBRT vl. Franjo Husain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29922372983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KRALJA TOMISLAVA 4, 10340 VRBOVEC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25.240,00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25.240,00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INTER CARS d.o.o. za trgovinu i usluge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46564276045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Krapinska ulica 37, 10290 Zaprešić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1.345,00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1.345,00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INTEREXPORT D.O.O.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SI 39694615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POTOK PRI KOMENDI 12, 1218 KOMENDA, SLOVENIA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321.940,78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260.854,67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260.854,67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KALEBIĆ društvo s ograničenom odgovornošću za vađenje kamena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25310389799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Riva - Pelegrin 32, 21430 Stomorska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LUK - AUTO društvo s ograničenom odgovornošću za trgovinu i popravak motornih vozila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42007800494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Istarska 16, 52440 Višnjan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3.522,18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3.522,18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ACR, obrt za popravak i održavanje motornih vozila, vl. Damir Matešić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97055169684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HERMANA DALMATINA 3A, 52210, ROVINJ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881,25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881,25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MESSIS društvo s ograničenom odgovornošću za trgovinu, usluge i zastupanje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32087382809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Froudeova 7,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29.000,00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29.000,00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Katančićeva 5,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562.455,00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596.525,91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da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596.525,91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NINA NOVARINO BAJILO, OPG NOVARINO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85917650507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MARASI 3A, 52450 MARASI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15.770,37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15.770,37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OLMA D.D.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SI 39446468           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POLJSKA POT 2, 1000 LJUBLJANA, SLOVENIA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32.208,02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32.208,02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ONIX INFORMATIKA društvo s ograničenom odgovornošću za implementaciju informatičkih sustava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54452645261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Mletačka ulica 12III, 52100 Pula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212,73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212,73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RENCO društvo s ograničenom odgovornošću za proizvodnju, promet roba i usluga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39435076348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Draguzeti 11, 52207 Barban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289.694,84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347.360,38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347.360,38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98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SAP TECNICA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IT 01181140326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FRAZIONE STAZIONE DI PROCECCO 29/B, 34010 SGONICO ,TS, ITALIA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19.614,78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19.614,78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TREA TRADE Društvo s ograničenom odgovornošću za promet roba i usluga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96536434016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Marinići, Blažići 2A, 51216 Viškovo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1.547,68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1.120,18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1.120,18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TRGO-INVEST d. o. o. za trgovinu, proizvodnju, usluge i uvoz-izvoz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76133638720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Dragutina Rakovca 74, 35000 Bukovlje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14.262,46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14.262,46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TRI BARTOLA za trgovinu i usluge društvo s ograničenom odgovornošću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90935624629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Hrvatskog sabora 25 G, 23000 Zadar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49.992,95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49.992,95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735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TRUTANIĆ društvo s ograničenom odgovornošću za proizvodnju i trgovinu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35612764424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Mate Vlašića 2651, 52440 Poreč - Parenzo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98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VALENTINI ANTONIO SRL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IT 04383410281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VIA BORGO PADOVA 126, 35012 CAMPOSAMPIERO, PD, ITALIA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808.338,32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808.338,32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Pr="00320EDB" w:rsidR="00320EDB" w:rsidTr="00BF5A19">
        <w:trPr>
          <w:trHeight w:val="490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IVICA VORIĆ VL. OBRTA GIOVANNI 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93620060516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SVETVINČENAT 53, 52342 SVETVINČENAT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11.320,00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11.320,00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F258CB" w:rsidP="00B00407" w:rsidRDefault="00F258CB">
      <w:pPr>
        <w:jc w:val="both"/>
        <w:rPr>
          <w:rFonts w:ascii="Arial" w:hAnsi="Arial" w:cs="Arial"/>
          <w:i/>
        </w:rPr>
      </w:pPr>
    </w:p>
    <w:p w:rsidRPr="0008163F" w:rsidR="001E2334" w:rsidP="00B00407" w:rsidRDefault="001E2334">
      <w:pPr>
        <w:jc w:val="both"/>
        <w:rPr>
          <w:rFonts w:ascii="Arial" w:hAnsi="Arial" w:cs="Arial"/>
          <w:i/>
        </w:rPr>
      </w:pPr>
    </w:p>
    <w:p w:rsidR="00B00407" w:rsidP="00320EDB" w:rsidRDefault="00B00407">
      <w:pPr>
        <w:ind w:firstLine="708"/>
        <w:jc w:val="both"/>
        <w:rPr>
          <w:rFonts w:ascii="Arial" w:hAnsi="Arial" w:cs="Arial"/>
          <w:i/>
        </w:rPr>
      </w:pPr>
      <w:r w:rsidRPr="0008163F">
        <w:rPr>
          <w:rFonts w:ascii="Arial" w:hAnsi="Arial" w:cs="Arial"/>
          <w:i/>
        </w:rPr>
        <w:t>Rasprava svake tražbine koja je osporena</w:t>
      </w:r>
    </w:p>
    <w:p w:rsidR="00320EDB" w:rsidP="00B00407" w:rsidRDefault="00320EDB">
      <w:pPr>
        <w:jc w:val="both"/>
        <w:rPr>
          <w:rFonts w:ascii="Arial" w:hAnsi="Arial" w:cs="Arial"/>
          <w:i/>
        </w:rPr>
      </w:pPr>
    </w:p>
    <w:tbl>
      <w:tblPr>
        <w:tblW w:w="15101" w:type="dxa"/>
        <w:tblLook w:firstRow="1" w:lastRow="0" w:firstColumn="1" w:lastColumn="0" w:noHBand="0" w:noVBand="1" w:val="04A0"/>
      </w:tblPr>
      <w:tblGrid>
        <w:gridCol w:w="597"/>
        <w:gridCol w:w="2578"/>
        <w:gridCol w:w="1537"/>
        <w:gridCol w:w="1920"/>
        <w:gridCol w:w="1307"/>
        <w:gridCol w:w="1572"/>
        <w:gridCol w:w="1017"/>
        <w:gridCol w:w="1177"/>
        <w:gridCol w:w="1167"/>
        <w:gridCol w:w="2229"/>
      </w:tblGrid>
      <w:tr w:rsidRPr="00320EDB" w:rsidR="00320EDB" w:rsidTr="00320EDB">
        <w:trPr>
          <w:trHeight w:val="980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RBR</w:t>
            </w: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w="1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OSPORENI IZNOS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NAPOMENA</w:t>
            </w:r>
          </w:p>
        </w:tc>
      </w:tr>
      <w:tr w:rsidRPr="00320EDB" w:rsidR="00320EDB" w:rsidTr="00320EDB">
        <w:trPr>
          <w:trHeight w:val="980"/>
        </w:trPr>
        <w:tc>
          <w:tcPr>
            <w:tcW w:w="5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AGRAM LEASING d.o.o. za prodaju vozila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48922277230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Remetinečka cesta 98, 10000 Zagreb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28.311,75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28.311,75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Dužnik i povjerenik osporavaju tražbinu jer se radi o izlučnom pravu što nije dio predstečajnog postupka. </w:t>
            </w:r>
          </w:p>
        </w:tc>
      </w:tr>
    </w:tbl>
    <w:p w:rsidR="00320EDB" w:rsidP="00B00407" w:rsidRDefault="00320EDB">
      <w:pPr>
        <w:jc w:val="both"/>
        <w:rPr>
          <w:rFonts w:ascii="Arial" w:hAnsi="Arial" w:cs="Arial"/>
          <w:i/>
        </w:rPr>
      </w:pPr>
    </w:p>
    <w:p w:rsidR="00320EDB" w:rsidP="00B00407" w:rsidRDefault="00320EDB">
      <w:pPr>
        <w:jc w:val="both"/>
        <w:rPr>
          <w:rFonts w:ascii="Arial" w:hAnsi="Arial" w:cs="Arial"/>
          <w:i/>
        </w:rPr>
      </w:pPr>
    </w:p>
    <w:p w:rsidRPr="0008163F" w:rsidR="00320EDB" w:rsidP="00320EDB" w:rsidRDefault="00320EDB">
      <w:pPr>
        <w:ind w:firstLine="708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Sudac </w:t>
      </w:r>
    </w:p>
    <w:p w:rsidRPr="0008163F" w:rsidR="00320EDB" w:rsidP="00320EDB" w:rsidRDefault="00320EDB">
      <w:pPr>
        <w:jc w:val="both"/>
        <w:rPr>
          <w:rFonts w:ascii="Arial" w:hAnsi="Arial" w:cs="Arial"/>
        </w:rPr>
      </w:pPr>
    </w:p>
    <w:p w:rsidRPr="0008163F" w:rsidR="00320EDB" w:rsidP="00320EDB" w:rsidRDefault="00320EDB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rješava</w:t>
      </w:r>
    </w:p>
    <w:p w:rsidRPr="0008163F" w:rsidR="00320EDB" w:rsidP="00320EDB" w:rsidRDefault="00320EDB">
      <w:pPr>
        <w:jc w:val="both"/>
        <w:rPr>
          <w:rFonts w:ascii="Arial" w:hAnsi="Arial" w:cs="Arial"/>
        </w:rPr>
      </w:pPr>
    </w:p>
    <w:p w:rsidRPr="0008163F" w:rsidR="00320EDB" w:rsidP="00320EDB" w:rsidRDefault="00320EDB">
      <w:pPr>
        <w:jc w:val="both"/>
        <w:rPr>
          <w:rFonts w:ascii="Arial" w:hAnsi="Arial" w:cs="Arial"/>
          <w:i/>
        </w:rPr>
      </w:pPr>
    </w:p>
    <w:p w:rsidRPr="0008163F" w:rsidR="00320EDB" w:rsidP="00320EDB" w:rsidRDefault="003F42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Kako se radi o izluč</w:t>
      </w:r>
      <w:r w:rsidR="00320EDB">
        <w:rPr>
          <w:rFonts w:ascii="Arial" w:hAnsi="Arial" w:cs="Arial"/>
        </w:rPr>
        <w:t>nom pravu isto nije predmet ispitivanja</w:t>
      </w:r>
      <w:r w:rsidRPr="0008163F" w:rsidR="00320EDB">
        <w:rPr>
          <w:rFonts w:ascii="Arial" w:hAnsi="Arial" w:cs="Arial"/>
        </w:rPr>
        <w:t>.</w:t>
      </w:r>
    </w:p>
    <w:p w:rsidRPr="0008163F" w:rsidR="00320EDB" w:rsidP="00320EDB" w:rsidRDefault="00320EDB">
      <w:pPr>
        <w:jc w:val="both"/>
        <w:rPr>
          <w:rFonts w:ascii="Arial" w:hAnsi="Arial" w:cs="Arial"/>
          <w:i/>
        </w:rPr>
      </w:pPr>
    </w:p>
    <w:p w:rsidR="00320EDB" w:rsidP="00B00407" w:rsidRDefault="00320EDB">
      <w:pPr>
        <w:jc w:val="both"/>
        <w:rPr>
          <w:rFonts w:ascii="Arial" w:hAnsi="Arial" w:cs="Arial"/>
          <w:i/>
        </w:rPr>
      </w:pPr>
    </w:p>
    <w:p w:rsidR="00320EDB" w:rsidP="00B00407" w:rsidRDefault="00320EDB">
      <w:pPr>
        <w:jc w:val="both"/>
        <w:rPr>
          <w:rFonts w:ascii="Arial" w:hAnsi="Arial" w:cs="Arial"/>
          <w:i/>
        </w:rPr>
      </w:pPr>
    </w:p>
    <w:p w:rsidR="00320EDB" w:rsidP="00B00407" w:rsidRDefault="00320EDB">
      <w:pPr>
        <w:jc w:val="both"/>
        <w:rPr>
          <w:rFonts w:ascii="Arial" w:hAnsi="Arial" w:cs="Arial"/>
          <w:i/>
        </w:rPr>
      </w:pPr>
    </w:p>
    <w:tbl>
      <w:tblPr>
        <w:tblW w:w="15101" w:type="dxa"/>
        <w:tblLook w:firstRow="1" w:lastRow="0" w:firstColumn="1" w:lastColumn="0" w:noHBand="0" w:noVBand="1" w:val="04A0"/>
      </w:tblPr>
      <w:tblGrid>
        <w:gridCol w:w="597"/>
        <w:gridCol w:w="2579"/>
        <w:gridCol w:w="1537"/>
        <w:gridCol w:w="1920"/>
        <w:gridCol w:w="1307"/>
        <w:gridCol w:w="1572"/>
        <w:gridCol w:w="1017"/>
        <w:gridCol w:w="1177"/>
        <w:gridCol w:w="1167"/>
        <w:gridCol w:w="2228"/>
      </w:tblGrid>
      <w:tr w:rsidRPr="00320EDB" w:rsidR="00320EDB" w:rsidTr="00320EDB">
        <w:trPr>
          <w:trHeight w:val="980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RBR</w:t>
            </w: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w="1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OSPORENI IZNOS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NAPOMENA</w:t>
            </w:r>
          </w:p>
        </w:tc>
      </w:tr>
      <w:tr w:rsidRPr="00320EDB" w:rsidR="00320EDB" w:rsidTr="00320EDB">
        <w:trPr>
          <w:trHeight w:val="980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FAE GROUP S.P.A.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 xml:space="preserve"> IT 03876725066</w:t>
            </w:r>
          </w:p>
        </w:tc>
        <w:tc>
          <w:tcPr>
            <w:tcW w:w="1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VIA ZONA PRODUTTIVA 18, 38013 FONDO, ITALIA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7.635,18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728.872,68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37B12">
            <w:pPr>
              <w:jc w:val="center"/>
              <w:rPr>
                <w:rFonts w:ascii="Arial" w:hAnsi="Arial" w:cs="Arial"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320EDB" w:rsidR="00320EDB" w:rsidP="00320EDB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728.872,68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20EDB" w:rsidR="00320EDB" w:rsidP="00337B12" w:rsidRDefault="00320E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EDB">
              <w:rPr>
                <w:rFonts w:ascii="Arial" w:hAnsi="Arial" w:cs="Arial"/>
                <w:color w:val="000000"/>
                <w:sz w:val="18"/>
                <w:szCs w:val="18"/>
              </w:rPr>
              <w:t>Dužnik i povjerenik osporavaju tražbinu jer se za istu vodi sudski postupak i riješit će se tim putem. (TS Pazin, Povrv-69/2021).</w:t>
            </w:r>
          </w:p>
        </w:tc>
      </w:tr>
    </w:tbl>
    <w:p w:rsidRPr="0008163F" w:rsidR="00320EDB" w:rsidP="00B00407" w:rsidRDefault="00320EDB">
      <w:pPr>
        <w:jc w:val="both"/>
        <w:rPr>
          <w:rFonts w:ascii="Arial" w:hAnsi="Arial" w:cs="Arial"/>
          <w:i/>
        </w:rPr>
      </w:pPr>
    </w:p>
    <w:p w:rsidRPr="0008163F" w:rsidR="002B7E77" w:rsidP="00F608BE" w:rsidRDefault="002B7E77">
      <w:pPr>
        <w:ind w:firstLine="708"/>
        <w:jc w:val="both"/>
        <w:rPr>
          <w:rFonts w:ascii="Arial" w:hAnsi="Arial" w:cs="Arial"/>
        </w:rPr>
      </w:pPr>
    </w:p>
    <w:p w:rsidRPr="0008163F" w:rsidR="00F608BE" w:rsidP="00F608BE" w:rsidRDefault="00F608BE">
      <w:pPr>
        <w:ind w:firstLine="708"/>
        <w:jc w:val="both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Sudac </w:t>
      </w:r>
    </w:p>
    <w:p w:rsidRPr="0008163F" w:rsidR="00F608BE" w:rsidP="00B00407" w:rsidRDefault="00F608BE">
      <w:pPr>
        <w:jc w:val="both"/>
        <w:rPr>
          <w:rFonts w:ascii="Arial" w:hAnsi="Arial" w:cs="Arial"/>
        </w:rPr>
      </w:pPr>
    </w:p>
    <w:p w:rsidRPr="0008163F" w:rsidR="00F608BE" w:rsidP="00F608BE" w:rsidRDefault="00F608BE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rješava</w:t>
      </w:r>
    </w:p>
    <w:p w:rsidRPr="0008163F" w:rsidR="00F608BE" w:rsidP="00B00407" w:rsidRDefault="00F608BE">
      <w:pPr>
        <w:jc w:val="both"/>
        <w:rPr>
          <w:rFonts w:ascii="Arial" w:hAnsi="Arial" w:cs="Arial"/>
        </w:rPr>
      </w:pPr>
    </w:p>
    <w:p w:rsidRPr="0008163F" w:rsidR="008B2E1E" w:rsidP="008B2E1E" w:rsidRDefault="008B2E1E">
      <w:pPr>
        <w:jc w:val="both"/>
        <w:rPr>
          <w:rFonts w:ascii="Arial" w:hAnsi="Arial" w:cs="Arial"/>
          <w:i/>
        </w:rPr>
      </w:pPr>
    </w:p>
    <w:p w:rsidRPr="0008163F" w:rsidR="008B2E1E" w:rsidP="008B2E1E" w:rsidRDefault="003F42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Uputiti će se vjerovnik na nastavak </w:t>
      </w:r>
      <w:r w:rsidRPr="0008163F" w:rsidR="008B2E1E">
        <w:rPr>
          <w:rFonts w:ascii="Arial" w:hAnsi="Arial" w:cs="Arial"/>
        </w:rPr>
        <w:t>parnic</w:t>
      </w:r>
      <w:r w:rsidR="00320EDB">
        <w:rPr>
          <w:rFonts w:ascii="Arial" w:hAnsi="Arial" w:cs="Arial"/>
        </w:rPr>
        <w:t>e</w:t>
      </w:r>
      <w:r w:rsidR="0091079B">
        <w:rPr>
          <w:rFonts w:ascii="Arial" w:hAnsi="Arial" w:cs="Arial"/>
        </w:rPr>
        <w:t xml:space="preserve"> sukladno čl. 68. st. 3. SZ-a</w:t>
      </w:r>
      <w:r w:rsidRPr="0008163F" w:rsidR="008B2E1E">
        <w:rPr>
          <w:rFonts w:ascii="Arial" w:hAnsi="Arial" w:cs="Arial"/>
        </w:rPr>
        <w:t>.</w:t>
      </w:r>
    </w:p>
    <w:p w:rsidRPr="0008163F" w:rsidR="00B33520" w:rsidP="00B00407" w:rsidRDefault="00B33520">
      <w:pPr>
        <w:jc w:val="both"/>
        <w:rPr>
          <w:rFonts w:ascii="Arial" w:hAnsi="Arial" w:cs="Arial"/>
          <w:i/>
        </w:rPr>
      </w:pPr>
    </w:p>
    <w:p w:rsidRPr="0008163F" w:rsidR="00A275CE" w:rsidP="00320EDB" w:rsidRDefault="00A275CE">
      <w:pPr>
        <w:jc w:val="both"/>
        <w:rPr>
          <w:rFonts w:ascii="Arial" w:hAnsi="Arial" w:cs="Arial"/>
        </w:rPr>
      </w:pPr>
      <w:r w:rsidRPr="0008163F">
        <w:rPr>
          <w:rFonts w:ascii="Arial" w:hAnsi="Arial" w:cs="Arial"/>
          <w:i/>
        </w:rPr>
        <w:tab/>
      </w:r>
      <w:r w:rsidRPr="0008163F">
        <w:rPr>
          <w:rFonts w:ascii="Arial" w:hAnsi="Arial" w:cs="Arial"/>
        </w:rPr>
        <w:t xml:space="preserve"> </w:t>
      </w:r>
    </w:p>
    <w:p w:rsidR="00320EDB" w:rsidP="00320EDB" w:rsidRDefault="00320EDB">
      <w:pPr>
        <w:jc w:val="both"/>
        <w:rPr>
          <w:rFonts w:ascii="Arial" w:hAnsi="Arial" w:cs="Arial"/>
        </w:rPr>
      </w:pPr>
    </w:p>
    <w:p w:rsidR="00320EDB" w:rsidP="00320EDB" w:rsidRDefault="00320EDB">
      <w:pPr>
        <w:jc w:val="both"/>
        <w:rPr>
          <w:rFonts w:ascii="Arial" w:hAnsi="Arial" w:cs="Arial"/>
        </w:rPr>
      </w:pPr>
    </w:p>
    <w:p w:rsidRPr="0008163F" w:rsidR="008B77CA" w:rsidP="00320EDB" w:rsidRDefault="00320ED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što su ispitane sve prijavljene tražbine, s</w:t>
      </w:r>
      <w:r w:rsidRPr="0008163F" w:rsidR="008B77CA">
        <w:rPr>
          <w:rFonts w:ascii="Arial" w:hAnsi="Arial" w:cs="Arial"/>
        </w:rPr>
        <w:t xml:space="preserve">utkinja </w:t>
      </w:r>
    </w:p>
    <w:p w:rsidRPr="0008163F" w:rsidR="008B77CA" w:rsidP="008B77CA" w:rsidRDefault="008B77CA">
      <w:pPr>
        <w:jc w:val="both"/>
        <w:rPr>
          <w:rFonts w:ascii="Arial" w:hAnsi="Arial" w:cs="Arial"/>
        </w:rPr>
      </w:pPr>
    </w:p>
    <w:p w:rsidRPr="0008163F" w:rsidR="008B77CA" w:rsidP="008B77CA" w:rsidRDefault="008B77CA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rješava</w:t>
      </w:r>
    </w:p>
    <w:p w:rsidRPr="0008163F" w:rsidR="003B3F83" w:rsidP="003B3F83" w:rsidRDefault="003B3F83">
      <w:pPr>
        <w:rPr>
          <w:rFonts w:ascii="Arial" w:hAnsi="Arial" w:cs="Arial"/>
        </w:rPr>
      </w:pPr>
    </w:p>
    <w:p w:rsidRPr="0008163F" w:rsidR="00A250AF" w:rsidP="001F1ECF" w:rsidRDefault="001F1ECF">
      <w:pPr>
        <w:rPr>
          <w:rFonts w:ascii="Arial" w:hAnsi="Arial" w:cs="Arial"/>
        </w:rPr>
      </w:pPr>
      <w:r w:rsidRPr="0008163F">
        <w:rPr>
          <w:rFonts w:ascii="Arial" w:hAnsi="Arial" w:cs="Arial"/>
        </w:rPr>
        <w:tab/>
      </w:r>
      <w:r w:rsidRPr="0008163F" w:rsidR="005D17A3">
        <w:rPr>
          <w:rFonts w:ascii="Arial" w:hAnsi="Arial" w:cs="Arial"/>
        </w:rPr>
        <w:t>Donijet će se rješenje o utvrđenim</w:t>
      </w:r>
      <w:r w:rsidRPr="0008163F" w:rsidR="00B33520">
        <w:rPr>
          <w:rFonts w:ascii="Arial" w:hAnsi="Arial" w:cs="Arial"/>
        </w:rPr>
        <w:t xml:space="preserve"> i osporenim</w:t>
      </w:r>
      <w:r w:rsidRPr="0008163F" w:rsidR="005D17A3">
        <w:rPr>
          <w:rFonts w:ascii="Arial" w:hAnsi="Arial" w:cs="Arial"/>
        </w:rPr>
        <w:t xml:space="preserve"> tražbinama u pisanom obliku, koje će se objaviti na e oglasnoj ploči suda. </w:t>
      </w:r>
    </w:p>
    <w:p w:rsidRPr="0008163F" w:rsidR="00C83082" w:rsidP="00542C34" w:rsidRDefault="00C83082">
      <w:pPr>
        <w:jc w:val="center"/>
        <w:rPr>
          <w:rFonts w:ascii="Arial" w:hAnsi="Arial" w:cs="Arial"/>
        </w:rPr>
      </w:pPr>
    </w:p>
    <w:p w:rsidRPr="0008163F" w:rsidR="00C83082" w:rsidP="001F1ECF" w:rsidRDefault="00320ED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Utvrđuje se da razlučnih prava nema.</w:t>
      </w:r>
    </w:p>
    <w:p w:rsidRPr="0008163F" w:rsidR="001F1ECF" w:rsidP="00542C34" w:rsidRDefault="001F1ECF">
      <w:pPr>
        <w:jc w:val="center"/>
        <w:rPr>
          <w:rFonts w:ascii="Arial" w:hAnsi="Arial" w:cs="Arial"/>
        </w:rPr>
      </w:pPr>
    </w:p>
    <w:p w:rsidRPr="0008163F" w:rsidR="00034DD1" w:rsidP="00542C34" w:rsidRDefault="00034DD1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 xml:space="preserve">Dovršeno u </w:t>
      </w:r>
      <w:r w:rsidR="00CF772B">
        <w:rPr>
          <w:rFonts w:ascii="Arial" w:hAnsi="Arial" w:cs="Arial"/>
        </w:rPr>
        <w:t>13:10</w:t>
      </w:r>
      <w:r w:rsidRPr="0008163F" w:rsidR="005D0ECC">
        <w:rPr>
          <w:rFonts w:ascii="Arial" w:hAnsi="Arial" w:cs="Arial"/>
        </w:rPr>
        <w:t xml:space="preserve"> </w:t>
      </w:r>
      <w:r w:rsidRPr="0008163F">
        <w:rPr>
          <w:rFonts w:ascii="Arial" w:hAnsi="Arial" w:cs="Arial"/>
        </w:rPr>
        <w:t>sati.</w:t>
      </w:r>
    </w:p>
    <w:p w:rsidRPr="0008163F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08163F" w:rsidR="00BF6BA3" w:rsidP="00042ABA" w:rsidRDefault="00BF6BA3">
      <w:pPr>
        <w:jc w:val="both"/>
        <w:rPr>
          <w:rFonts w:ascii="Arial" w:hAnsi="Arial" w:cs="Arial"/>
        </w:rPr>
      </w:pPr>
    </w:p>
    <w:p w:rsidRPr="0008163F" w:rsidR="00F66543" w:rsidP="004B2DEA" w:rsidRDefault="00042ABA">
      <w:pPr>
        <w:rPr>
          <w:rFonts w:ascii="Arial" w:hAnsi="Arial" w:cs="Arial"/>
        </w:rPr>
      </w:pPr>
      <w:r w:rsidRPr="0008163F">
        <w:rPr>
          <w:rFonts w:ascii="Arial" w:hAnsi="Arial" w:cs="Arial"/>
        </w:rPr>
        <w:tab/>
        <w:t xml:space="preserve">      </w:t>
      </w:r>
      <w:r w:rsidRPr="0008163F" w:rsidR="004B2DEA">
        <w:rPr>
          <w:rFonts w:ascii="Arial" w:hAnsi="Arial" w:cs="Arial"/>
        </w:rPr>
        <w:t>Povjerenik</w:t>
      </w:r>
      <w:r w:rsidRPr="0008163F" w:rsidR="004B2DEA">
        <w:rPr>
          <w:rFonts w:ascii="Arial" w:hAnsi="Arial" w:cs="Arial"/>
        </w:rPr>
        <w:tab/>
        <w:t xml:space="preserve">              </w:t>
      </w:r>
      <w:r w:rsidRPr="0008163F" w:rsidR="004B2DEA">
        <w:rPr>
          <w:rFonts w:ascii="Arial" w:hAnsi="Arial" w:cs="Arial"/>
        </w:rPr>
        <w:tab/>
      </w:r>
      <w:r w:rsidRPr="0008163F" w:rsidR="004B2DEA">
        <w:rPr>
          <w:rFonts w:ascii="Arial" w:hAnsi="Arial" w:cs="Arial"/>
        </w:rPr>
        <w:tab/>
      </w:r>
      <w:r w:rsidRPr="0008163F" w:rsidR="004B2DEA">
        <w:rPr>
          <w:rFonts w:ascii="Arial" w:hAnsi="Arial" w:cs="Arial"/>
        </w:rPr>
        <w:tab/>
      </w:r>
      <w:r w:rsidRPr="0008163F" w:rsidR="004B2DEA">
        <w:rPr>
          <w:rFonts w:ascii="Arial" w:hAnsi="Arial" w:cs="Arial"/>
        </w:rPr>
        <w:tab/>
      </w:r>
      <w:r w:rsidRPr="0008163F" w:rsidR="004B2DEA">
        <w:rPr>
          <w:rFonts w:ascii="Arial" w:hAnsi="Arial" w:cs="Arial"/>
        </w:rPr>
        <w:tab/>
        <w:t xml:space="preserve">    </w:t>
      </w:r>
      <w:r w:rsidRPr="0008163F" w:rsidR="004A63C5">
        <w:rPr>
          <w:rFonts w:ascii="Arial" w:hAnsi="Arial" w:cs="Arial"/>
        </w:rPr>
        <w:t>Sutkinja</w:t>
      </w:r>
      <w:r w:rsidRPr="0008163F">
        <w:rPr>
          <w:rFonts w:ascii="Arial" w:hAnsi="Arial" w:cs="Arial"/>
        </w:rPr>
        <w:tab/>
        <w:t xml:space="preserve">                                      </w:t>
      </w:r>
      <w:r w:rsidRPr="0008163F" w:rsidR="004B2DEA">
        <w:rPr>
          <w:rFonts w:ascii="Arial" w:hAnsi="Arial" w:cs="Arial"/>
        </w:rPr>
        <w:t xml:space="preserve">               </w:t>
      </w:r>
      <w:r w:rsidRPr="0008163F">
        <w:rPr>
          <w:rFonts w:ascii="Arial" w:hAnsi="Arial" w:cs="Arial"/>
        </w:rPr>
        <w:t xml:space="preserve"> Vjerovnici</w:t>
      </w:r>
    </w:p>
    <w:p w:rsidRPr="0008163F" w:rsidR="00F66543" w:rsidP="001C3D39" w:rsidRDefault="001C3D39">
      <w:pPr>
        <w:tabs>
          <w:tab w:val="left" w:pos="1264"/>
        </w:tabs>
        <w:rPr>
          <w:rFonts w:ascii="Arial" w:hAnsi="Arial" w:cs="Arial"/>
        </w:rPr>
      </w:pPr>
      <w:r w:rsidRPr="0008163F">
        <w:rPr>
          <w:rFonts w:ascii="Arial" w:hAnsi="Arial" w:cs="Arial"/>
        </w:rPr>
        <w:tab/>
      </w:r>
    </w:p>
    <w:p w:rsidRPr="0008163F" w:rsidR="00F66543" w:rsidP="00B32A61" w:rsidRDefault="00F66543">
      <w:pPr>
        <w:jc w:val="center"/>
        <w:rPr>
          <w:rFonts w:ascii="Arial" w:hAnsi="Arial" w:cs="Arial"/>
        </w:rPr>
      </w:pPr>
    </w:p>
    <w:p w:rsidRPr="0008163F" w:rsidR="00FD5C5A" w:rsidP="00B32A61" w:rsidRDefault="00FD5C5A">
      <w:pPr>
        <w:jc w:val="center"/>
        <w:rPr>
          <w:rFonts w:ascii="Arial" w:hAnsi="Arial" w:cs="Arial"/>
        </w:rPr>
      </w:pPr>
    </w:p>
    <w:p w:rsidRPr="0008163F" w:rsidR="00FD5C5A" w:rsidP="00B32A61" w:rsidRDefault="00FD5C5A">
      <w:pPr>
        <w:jc w:val="center"/>
        <w:rPr>
          <w:rFonts w:ascii="Arial" w:hAnsi="Arial" w:cs="Arial"/>
        </w:rPr>
      </w:pPr>
    </w:p>
    <w:p w:rsidRPr="0008163F" w:rsidR="003206F2" w:rsidP="00B32A61" w:rsidRDefault="00042ABA">
      <w:pPr>
        <w:jc w:val="center"/>
        <w:rPr>
          <w:rFonts w:ascii="Arial" w:hAnsi="Arial" w:cs="Arial"/>
        </w:rPr>
      </w:pPr>
      <w:r w:rsidRPr="0008163F">
        <w:rPr>
          <w:rFonts w:ascii="Arial" w:hAnsi="Arial" w:cs="Arial"/>
        </w:rPr>
        <w:t>Zapisničar</w:t>
      </w:r>
      <w:r w:rsidRPr="0008163F" w:rsidR="004B2DEA">
        <w:rPr>
          <w:rFonts w:ascii="Arial" w:hAnsi="Arial" w:cs="Arial"/>
        </w:rPr>
        <w:t>ka</w:t>
      </w:r>
    </w:p>
    <w:p w:rsidRPr="0008163F" w:rsidR="003206F2" w:rsidP="00B32A61" w:rsidRDefault="003206F2">
      <w:pPr>
        <w:jc w:val="center"/>
        <w:rPr>
          <w:rFonts w:ascii="Arial" w:hAnsi="Arial" w:cs="Arial"/>
        </w:rPr>
      </w:pPr>
    </w:p>
    <w:p w:rsidRPr="0008163F" w:rsidR="003206F2" w:rsidP="00B32A61" w:rsidRDefault="003206F2">
      <w:pPr>
        <w:jc w:val="center"/>
        <w:rPr>
          <w:rFonts w:ascii="Arial" w:hAnsi="Arial" w:cs="Arial"/>
        </w:rPr>
      </w:pPr>
    </w:p>
    <w:p w:rsidRPr="0008163F" w:rsidR="003206F2" w:rsidP="004A0A4E" w:rsidRDefault="0049753B">
      <w:pPr>
        <w:tabs>
          <w:tab w:val="left" w:pos="1009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163F" w:rsidR="008053E3">
        <w:rPr>
          <w:rFonts w:ascii="Arial" w:hAnsi="Arial" w:cs="Arial"/>
        </w:rPr>
        <w:t xml:space="preserve">             Dužnik</w:t>
      </w:r>
      <w:r w:rsidRPr="0008163F" w:rsidR="004A0A4E">
        <w:rPr>
          <w:rFonts w:ascii="Arial" w:hAnsi="Arial" w:cs="Arial"/>
        </w:rPr>
        <w:tab/>
      </w:r>
    </w:p>
    <w:sectPr w:rsidRPr="0008163F" w:rsidR="003206F2" w:rsidSect="00410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772B" w:rsidRDefault="00CF772B">
      <w:r>
        <w:separator/>
      </w:r>
    </w:p>
  </w:endnote>
  <w:endnote w:type="continuationSeparator" w:id="0">
    <w:p w:rsidR="00CF772B" w:rsidRDefault="00CF772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72B" w:rsidRDefault="00CF772B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72B" w:rsidRDefault="00CF772B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72B" w:rsidRDefault="00CF772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772B" w:rsidRDefault="00CF772B">
      <w:r>
        <w:separator/>
      </w:r>
    </w:p>
  </w:footnote>
  <w:footnote w:type="continuationSeparator" w:id="0">
    <w:p w:rsidR="00CF772B" w:rsidRDefault="00CF772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72B" w:rsidP="003E1F8E" w:rsidRDefault="00CF772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72B" w:rsidRDefault="00CF772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8163F" w:rsidR="00CF772B" w:rsidP="003E1F8E" w:rsidRDefault="00CF772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8163F">
      <w:rPr>
        <w:rStyle w:val="Brojstranice"/>
        <w:rFonts w:ascii="Arial" w:hAnsi="Arial" w:cs="Arial"/>
      </w:rPr>
      <w:fldChar w:fldCharType="begin"/>
    </w:r>
    <w:r w:rsidRPr="0008163F">
      <w:rPr>
        <w:rStyle w:val="Brojstranice"/>
        <w:rFonts w:ascii="Arial" w:hAnsi="Arial" w:cs="Arial"/>
      </w:rPr>
      <w:instrText xml:space="preserve">PAGE  </w:instrText>
    </w:r>
    <w:r w:rsidRPr="0008163F">
      <w:rPr>
        <w:rStyle w:val="Brojstranice"/>
        <w:rFonts w:ascii="Arial" w:hAnsi="Arial" w:cs="Arial"/>
      </w:rPr>
      <w:fldChar w:fldCharType="separate"/>
    </w:r>
    <w:r w:rsidR="00513828">
      <w:rPr>
        <w:rStyle w:val="Brojstranice"/>
        <w:rFonts w:ascii="Arial" w:hAnsi="Arial" w:cs="Arial"/>
        <w:noProof/>
      </w:rPr>
      <w:t>2</w:t>
    </w:r>
    <w:r w:rsidRPr="0008163F">
      <w:rPr>
        <w:rStyle w:val="Brojstranice"/>
        <w:rFonts w:ascii="Arial" w:hAnsi="Arial" w:cs="Arial"/>
      </w:rPr>
      <w:fldChar w:fldCharType="end"/>
    </w:r>
  </w:p>
  <w:p w:rsidRPr="0008163F" w:rsidR="00CF772B" w:rsidP="00D145DF" w:rsidRDefault="00CF772B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>
      <w:tab/>
    </w:r>
    <w: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</w:r>
    <w:r w:rsidRPr="0008163F">
      <w:rPr>
        <w:rFonts w:ascii="Arial" w:hAnsi="Arial" w:cs="Arial"/>
      </w:rPr>
      <w:tab/>
      <w:t>Posl. broj: 4 St-</w:t>
    </w:r>
    <w:r>
      <w:rPr>
        <w:rFonts w:ascii="Arial" w:hAnsi="Arial" w:cs="Arial"/>
      </w:rPr>
      <w:t>230/2021-15</w:t>
    </w:r>
  </w:p>
  <w:p w:rsidRPr="003E1F8E" w:rsidR="00CF772B" w:rsidP="00317575" w:rsidRDefault="00CF772B">
    <w:pPr>
      <w:jc w:val="both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72B" w:rsidRDefault="00CF772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7B64"/>
    <w:rsid w:val="00030836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8163F"/>
    <w:rsid w:val="000954FF"/>
    <w:rsid w:val="00096A87"/>
    <w:rsid w:val="000B39BB"/>
    <w:rsid w:val="000B6DEE"/>
    <w:rsid w:val="000C5AA0"/>
    <w:rsid w:val="000D2A9B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11697"/>
    <w:rsid w:val="001210D2"/>
    <w:rsid w:val="001226A0"/>
    <w:rsid w:val="00122F4F"/>
    <w:rsid w:val="00133218"/>
    <w:rsid w:val="00137416"/>
    <w:rsid w:val="001409EC"/>
    <w:rsid w:val="0014383F"/>
    <w:rsid w:val="00145541"/>
    <w:rsid w:val="00161DA9"/>
    <w:rsid w:val="00163580"/>
    <w:rsid w:val="00165B56"/>
    <w:rsid w:val="0016781E"/>
    <w:rsid w:val="001702A6"/>
    <w:rsid w:val="00174BE6"/>
    <w:rsid w:val="001873DC"/>
    <w:rsid w:val="00192CFF"/>
    <w:rsid w:val="001A21C7"/>
    <w:rsid w:val="001A6963"/>
    <w:rsid w:val="001C000A"/>
    <w:rsid w:val="001C11FE"/>
    <w:rsid w:val="001C36E1"/>
    <w:rsid w:val="001C3D39"/>
    <w:rsid w:val="001D64F9"/>
    <w:rsid w:val="001D7808"/>
    <w:rsid w:val="001E2334"/>
    <w:rsid w:val="001E5759"/>
    <w:rsid w:val="001F1AD4"/>
    <w:rsid w:val="001F1ECF"/>
    <w:rsid w:val="00202458"/>
    <w:rsid w:val="0020689F"/>
    <w:rsid w:val="002245EA"/>
    <w:rsid w:val="00227808"/>
    <w:rsid w:val="002318F9"/>
    <w:rsid w:val="00234721"/>
    <w:rsid w:val="00234F05"/>
    <w:rsid w:val="00243E19"/>
    <w:rsid w:val="00246488"/>
    <w:rsid w:val="00250C34"/>
    <w:rsid w:val="0025525F"/>
    <w:rsid w:val="002612F3"/>
    <w:rsid w:val="0026462E"/>
    <w:rsid w:val="002654AB"/>
    <w:rsid w:val="00266DA1"/>
    <w:rsid w:val="0027365A"/>
    <w:rsid w:val="00284FDF"/>
    <w:rsid w:val="00287AC6"/>
    <w:rsid w:val="00290ADE"/>
    <w:rsid w:val="002B6CE2"/>
    <w:rsid w:val="002B7E77"/>
    <w:rsid w:val="002D3FE9"/>
    <w:rsid w:val="002D5677"/>
    <w:rsid w:val="002D59AF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0EDB"/>
    <w:rsid w:val="00322737"/>
    <w:rsid w:val="00322E78"/>
    <w:rsid w:val="00325A09"/>
    <w:rsid w:val="0033102B"/>
    <w:rsid w:val="00334204"/>
    <w:rsid w:val="00337B12"/>
    <w:rsid w:val="00357309"/>
    <w:rsid w:val="00372444"/>
    <w:rsid w:val="00377EF5"/>
    <w:rsid w:val="00386409"/>
    <w:rsid w:val="003A757E"/>
    <w:rsid w:val="003B36E4"/>
    <w:rsid w:val="003B3F83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3F4214"/>
    <w:rsid w:val="00406B52"/>
    <w:rsid w:val="00410EF6"/>
    <w:rsid w:val="00413767"/>
    <w:rsid w:val="00414E36"/>
    <w:rsid w:val="00421501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53B"/>
    <w:rsid w:val="0049766B"/>
    <w:rsid w:val="004A0A4E"/>
    <w:rsid w:val="004A34A4"/>
    <w:rsid w:val="004A5ED0"/>
    <w:rsid w:val="004A63C5"/>
    <w:rsid w:val="004B1115"/>
    <w:rsid w:val="004B2DEA"/>
    <w:rsid w:val="004B62C7"/>
    <w:rsid w:val="004C3BDA"/>
    <w:rsid w:val="004C7B5F"/>
    <w:rsid w:val="004D0FBA"/>
    <w:rsid w:val="004E0797"/>
    <w:rsid w:val="004E1E8A"/>
    <w:rsid w:val="004E270E"/>
    <w:rsid w:val="004F1FF8"/>
    <w:rsid w:val="004F2223"/>
    <w:rsid w:val="005075B2"/>
    <w:rsid w:val="005104A9"/>
    <w:rsid w:val="00510C3F"/>
    <w:rsid w:val="00513828"/>
    <w:rsid w:val="00525388"/>
    <w:rsid w:val="00526075"/>
    <w:rsid w:val="005347B5"/>
    <w:rsid w:val="00535BEE"/>
    <w:rsid w:val="00535E00"/>
    <w:rsid w:val="00542C34"/>
    <w:rsid w:val="00545761"/>
    <w:rsid w:val="005516A9"/>
    <w:rsid w:val="00552D84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17A3"/>
    <w:rsid w:val="005D4B42"/>
    <w:rsid w:val="005D6F8E"/>
    <w:rsid w:val="005E73CB"/>
    <w:rsid w:val="005F2E42"/>
    <w:rsid w:val="005F347A"/>
    <w:rsid w:val="0061337D"/>
    <w:rsid w:val="006174C7"/>
    <w:rsid w:val="0062157F"/>
    <w:rsid w:val="0062665E"/>
    <w:rsid w:val="00635965"/>
    <w:rsid w:val="00641C32"/>
    <w:rsid w:val="0065033B"/>
    <w:rsid w:val="0065036B"/>
    <w:rsid w:val="00656565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4919"/>
    <w:rsid w:val="006A5E5B"/>
    <w:rsid w:val="006C124E"/>
    <w:rsid w:val="006C589E"/>
    <w:rsid w:val="006D7F8F"/>
    <w:rsid w:val="006E09F6"/>
    <w:rsid w:val="006E41F2"/>
    <w:rsid w:val="006E75DF"/>
    <w:rsid w:val="006F0954"/>
    <w:rsid w:val="006F2B12"/>
    <w:rsid w:val="006F4053"/>
    <w:rsid w:val="00703726"/>
    <w:rsid w:val="00704E00"/>
    <w:rsid w:val="00705348"/>
    <w:rsid w:val="00707945"/>
    <w:rsid w:val="00707A28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219D"/>
    <w:rsid w:val="00785354"/>
    <w:rsid w:val="007915A3"/>
    <w:rsid w:val="007B573B"/>
    <w:rsid w:val="007B7C96"/>
    <w:rsid w:val="007C4464"/>
    <w:rsid w:val="007C6736"/>
    <w:rsid w:val="007E161D"/>
    <w:rsid w:val="007E49F2"/>
    <w:rsid w:val="007F0AEC"/>
    <w:rsid w:val="007F181E"/>
    <w:rsid w:val="007F2217"/>
    <w:rsid w:val="00802FDA"/>
    <w:rsid w:val="00803242"/>
    <w:rsid w:val="008053E3"/>
    <w:rsid w:val="00811AAB"/>
    <w:rsid w:val="0082407C"/>
    <w:rsid w:val="00827257"/>
    <w:rsid w:val="00827DC0"/>
    <w:rsid w:val="00830E51"/>
    <w:rsid w:val="008316C2"/>
    <w:rsid w:val="0083287D"/>
    <w:rsid w:val="008353CB"/>
    <w:rsid w:val="008541DE"/>
    <w:rsid w:val="00863A32"/>
    <w:rsid w:val="008916A5"/>
    <w:rsid w:val="008949F5"/>
    <w:rsid w:val="008A3296"/>
    <w:rsid w:val="008A7A9B"/>
    <w:rsid w:val="008B2E1E"/>
    <w:rsid w:val="008B5030"/>
    <w:rsid w:val="008B6F55"/>
    <w:rsid w:val="008B77CA"/>
    <w:rsid w:val="008C321E"/>
    <w:rsid w:val="008D09CA"/>
    <w:rsid w:val="008E125B"/>
    <w:rsid w:val="008E15DD"/>
    <w:rsid w:val="008E30A5"/>
    <w:rsid w:val="008E47B0"/>
    <w:rsid w:val="008E4DE9"/>
    <w:rsid w:val="008E5CE2"/>
    <w:rsid w:val="008F3FFA"/>
    <w:rsid w:val="00901842"/>
    <w:rsid w:val="0091079B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128A2"/>
    <w:rsid w:val="00A21F06"/>
    <w:rsid w:val="00A23F7C"/>
    <w:rsid w:val="00A250AF"/>
    <w:rsid w:val="00A2680A"/>
    <w:rsid w:val="00A275CE"/>
    <w:rsid w:val="00A400F0"/>
    <w:rsid w:val="00A53F2D"/>
    <w:rsid w:val="00A60F34"/>
    <w:rsid w:val="00A6103C"/>
    <w:rsid w:val="00A62C8C"/>
    <w:rsid w:val="00A63FE6"/>
    <w:rsid w:val="00A64547"/>
    <w:rsid w:val="00A65272"/>
    <w:rsid w:val="00A77096"/>
    <w:rsid w:val="00A800D1"/>
    <w:rsid w:val="00A8275D"/>
    <w:rsid w:val="00A82FD1"/>
    <w:rsid w:val="00A913AA"/>
    <w:rsid w:val="00A91903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3520"/>
    <w:rsid w:val="00B37F0C"/>
    <w:rsid w:val="00B45200"/>
    <w:rsid w:val="00B45CD2"/>
    <w:rsid w:val="00B470DE"/>
    <w:rsid w:val="00B4774F"/>
    <w:rsid w:val="00B516C6"/>
    <w:rsid w:val="00B63A8C"/>
    <w:rsid w:val="00B66E2D"/>
    <w:rsid w:val="00B67A4A"/>
    <w:rsid w:val="00B80BDB"/>
    <w:rsid w:val="00B81689"/>
    <w:rsid w:val="00B92234"/>
    <w:rsid w:val="00BA074C"/>
    <w:rsid w:val="00BB249E"/>
    <w:rsid w:val="00BC45FB"/>
    <w:rsid w:val="00BC5029"/>
    <w:rsid w:val="00BE13F9"/>
    <w:rsid w:val="00BE73E0"/>
    <w:rsid w:val="00BF5A19"/>
    <w:rsid w:val="00BF6BA3"/>
    <w:rsid w:val="00C0540B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3082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CF772B"/>
    <w:rsid w:val="00D000FD"/>
    <w:rsid w:val="00D016D0"/>
    <w:rsid w:val="00D0256D"/>
    <w:rsid w:val="00D070CC"/>
    <w:rsid w:val="00D07E96"/>
    <w:rsid w:val="00D11055"/>
    <w:rsid w:val="00D145DF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2B12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251B1"/>
    <w:rsid w:val="00E26B56"/>
    <w:rsid w:val="00E30E7C"/>
    <w:rsid w:val="00E33DE4"/>
    <w:rsid w:val="00E34F4C"/>
    <w:rsid w:val="00E423EC"/>
    <w:rsid w:val="00E46CF0"/>
    <w:rsid w:val="00E575C2"/>
    <w:rsid w:val="00E61F96"/>
    <w:rsid w:val="00E73FFA"/>
    <w:rsid w:val="00E82D2C"/>
    <w:rsid w:val="00E930DD"/>
    <w:rsid w:val="00E97FDD"/>
    <w:rsid w:val="00EB15B1"/>
    <w:rsid w:val="00EB2382"/>
    <w:rsid w:val="00EC1451"/>
    <w:rsid w:val="00EC3BC3"/>
    <w:rsid w:val="00ED3BE2"/>
    <w:rsid w:val="00ED6838"/>
    <w:rsid w:val="00EE0327"/>
    <w:rsid w:val="00EE21CB"/>
    <w:rsid w:val="00EE4CDC"/>
    <w:rsid w:val="00EE55B6"/>
    <w:rsid w:val="00EF59E1"/>
    <w:rsid w:val="00F00BEE"/>
    <w:rsid w:val="00F01ACF"/>
    <w:rsid w:val="00F14219"/>
    <w:rsid w:val="00F258CB"/>
    <w:rsid w:val="00F307B7"/>
    <w:rsid w:val="00F33F43"/>
    <w:rsid w:val="00F3449C"/>
    <w:rsid w:val="00F5459C"/>
    <w:rsid w:val="00F56272"/>
    <w:rsid w:val="00F608BE"/>
    <w:rsid w:val="00F60E20"/>
    <w:rsid w:val="00F61C42"/>
    <w:rsid w:val="00F654BB"/>
    <w:rsid w:val="00F66543"/>
    <w:rsid w:val="00F72188"/>
    <w:rsid w:val="00F850CA"/>
    <w:rsid w:val="00F91BC1"/>
    <w:rsid w:val="00F92108"/>
    <w:rsid w:val="00F92280"/>
    <w:rsid w:val="00FA363F"/>
    <w:rsid w:val="00FB5FBF"/>
    <w:rsid w:val="00FB6723"/>
    <w:rsid w:val="00FB7704"/>
    <w:rsid w:val="00FB7B6F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5182554-C7C6-4EDA-B577-F4CE310A2A6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39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138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38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382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382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382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072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33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srpnja 2021.</izvorni_sadrzaj>
    <derivirana_varijabla naziv="DomainObject.StvarniPocetakDatum_1">28. srpnja 2021.</derivirana_varijabla>
  </DomainObject.StvarniPocetakDatum>
  <DomainObject.StvarniZavrsetakDatum>
    <izvorni_sadrzaj>28. srpnja 2021.</izvorni_sadrzaj>
    <derivirana_varijabla naziv="DomainObject.StvarniZavrsetakDatum_1">28. srpnja 2021.</derivirana_varijabla>
  </DomainObject.StvarniZavrsetakDatum>
  <DomainObject.PlaniraniZavrsetakDatum>
    <izvorni_sadrzaj>28. srpnja 2021.</izvorni_sadrzaj>
    <derivirana_varijabla naziv="DomainObject.PlaniraniZavrsetakDatum_1">28. srpnja 2021.</derivirana_varijabla>
  </DomainObject.PlaniraniZavrsetakDatum>
  <DomainObject.PlaniraniPocetakDatum>
    <izvorni_sadrzaj>28. srpnja 2021.</izvorni_sadrzaj>
    <derivirana_varijabla naziv="DomainObject.PlaniraniPocetakDatum_1">28. srpnja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srpnja 2021.</izvorni_sadrzaj>
    <derivirana_varijabla naziv="DomainObject.Zapisnik.DatumKreiranja_1">28.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St-230/2021-15</izvorni_sadrzaj>
    <derivirana_varijabla naziv="DomainObject.Zapisnik.Oznaka_1">St-230/2021-15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02.07. PRILEŽI SPIS FINE 120-11/21-06/35</izvorni_sadrzaj>
    <derivirana_varijabla naziv="DomainObject.Predmet.Opis_1">OD 02.07. PRILEŽI SPIS FINE 120-11/21-06/35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St-230/2021</izvorni_sadrzaj>
    <derivirana_varijabla naziv="DomainObject.Predmet.OznakaBroj_1">St-230/2021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 PRODUKT d. o. o. KAŠTELIR</izvorni_sadrzaj>
    <derivirana_varijabla naziv="DomainObject.Predmet.ProtustrankaFormated_1">  BAN PRODUKT d. o. o. KAŠTELIR</derivirana_varijabla>
  </DomainObject.Predmet.ProtustrankaFormated>
  <DomainObject.Predmet.ProtustrankaFormatedOIB>
    <izvorni_sadrzaj>  BAN PRODUKT d. o. o. KAŠTELIR, OIB 16830431887</izvorni_sadrzaj>
    <derivirana_varijabla naziv="DomainObject.Predmet.ProtustrankaFormatedOIB_1">  BAN PRODUKT d. o. o. KAŠTELIR, OIB 16830431887</derivirana_varijabla>
  </DomainObject.Predmet.ProtustrankaFormatedOIB>
  <DomainObject.Predmet.ProtustrankaFormatedWithAdress>
    <izvorni_sadrzaj> BAN PRODUKT d. o. o. KAŠTELIR, Labinci 140, 52464 Kaštelir</izvorni_sadrzaj>
    <derivirana_varijabla naziv="DomainObject.Predmet.ProtustrankaFormatedWithAdress_1"> BAN PRODUKT d. o. o. KAŠTELIR, Labinci 140, 52464 Kaštelir</derivirana_varijabla>
  </DomainObject.Predmet.ProtustrankaFormatedWithAdress>
  <DomainObject.Predmet.ProtustrankaFormatedWithAdressOIB>
    <izvorni_sadrzaj> BAN PRODUKT d. o. o. KAŠTELIR, OIB 16830431887, Labinci 140, 52464 Kaštelir</izvorni_sadrzaj>
    <derivirana_varijabla naziv="DomainObject.Predmet.ProtustrankaFormatedWithAdressOIB_1"> BAN PRODUKT d. o. o. KAŠTELIR, OIB 16830431887, Labinci 140, 52464 Kaštelir</derivirana_varijabla>
  </DomainObject.Predmet.ProtustrankaFormatedWithAdressOIB>
  <DomainObject.Predmet.ProtustrankaWithAdress>
    <izvorni_sadrzaj>BAN PRODUKT d. o. o. KAŠTELIR Labinci 140, 52464 Kaštelir</izvorni_sadrzaj>
    <derivirana_varijabla naziv="DomainObject.Predmet.ProtustrankaWithAdress_1">BAN PRODUKT d. o. o. KAŠTELIR Labinci 140, 52464 Kaštelir</derivirana_varijabla>
  </DomainObject.Predmet.ProtustrankaWithAdress>
  <DomainObject.Predmet.ProtustrankaWithAdressOIB>
    <izvorni_sadrzaj>BAN PRODUKT d. o. o. KAŠTELIR, OIB 16830431887, Labinci 140, 52464 Kaštelir</izvorni_sadrzaj>
    <derivirana_varijabla naziv="DomainObject.Predmet.ProtustrankaWithAdressOIB_1">BAN PRODUKT d. o. o. KAŠTELIR, OIB 16830431887, Labinci 140, 52464 Kaštelir</derivirana_varijabla>
  </DomainObject.Predmet.ProtustrankaWithAdressOIB>
  <DomainObject.Predmet.ProtustrankaNazivFormated>
    <izvorni_sadrzaj>BAN PRODUKT d. o. o. KAŠTELIR</izvorni_sadrzaj>
    <derivirana_varijabla naziv="DomainObject.Predmet.ProtustrankaNazivFormated_1">BAN PRODUKT d. o. o. KAŠTELIR</derivirana_varijabla>
  </DomainObject.Predmet.ProtustrankaNazivFormated>
  <DomainObject.Predmet.ProtustrankaNazivFormatedOIB>
    <izvorni_sadrzaj>BAN PRODUKT d. o. o. KAŠTELIR, OIB 16830431887</izvorni_sadrzaj>
    <derivirana_varijabla naziv="DomainObject.Predmet.ProtustrankaNazivFormatedOIB_1">BAN PRODUKT d. o. o. KAŠTELIR, OIB 16830431887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 PRODUKT d. o. o. KAŠTELIR</izvorni_sadrzaj>
    <derivirana_varijabla naziv="DomainObject.Predmet.StrankaFormated_1">  BAN PRODUKT d. o. o. KAŠTELIR</derivirana_varijabla>
  </DomainObject.Predmet.StrankaFormated>
  <DomainObject.Predmet.StrankaFormatedOIB>
    <izvorni_sadrzaj>  BAN PRODUKT d. o. o. KAŠTELIR, OIB 16830431887</izvorni_sadrzaj>
    <derivirana_varijabla naziv="DomainObject.Predmet.StrankaFormatedOIB_1">  BAN PRODUKT d. o. o. KAŠTELIR, OIB 16830431887</derivirana_varijabla>
  </DomainObject.Predmet.StrankaFormatedOIB>
  <DomainObject.Predmet.StrankaFormatedWithAdress>
    <izvorni_sadrzaj> BAN PRODUKT d. o. o. KAŠTELIR, Labinci 140, 52464 Kaštelir</izvorni_sadrzaj>
    <derivirana_varijabla naziv="DomainObject.Predmet.StrankaFormatedWithAdress_1"> BAN PRODUKT d. o. o. KAŠTELIR, Labinci 140, 52464 Kaštelir</derivirana_varijabla>
  </DomainObject.Predmet.StrankaFormatedWithAdress>
  <DomainObject.Predmet.StrankaFormatedWithAdressOIB>
    <izvorni_sadrzaj> BAN PRODUKT d. o. o. KAŠTELIR, OIB 16830431887, Labinci 140, 52464 Kaštelir</izvorni_sadrzaj>
    <derivirana_varijabla naziv="DomainObject.Predmet.StrankaFormatedWithAdressOIB_1"> BAN PRODUKT d. o. o. KAŠTELIR, OIB 16830431887, Labinci 140, 52464 Kaštelir</derivirana_varijabla>
  </DomainObject.Predmet.StrankaFormatedWithAdressOIB>
  <DomainObject.Predmet.StrankaWithAdress>
    <izvorni_sadrzaj>BAN PRODUKT d. o. o. KAŠTELIR Labinci 140,52464 Kaštelir</izvorni_sadrzaj>
    <derivirana_varijabla naziv="DomainObject.Predmet.StrankaWithAdress_1">BAN PRODUKT d. o. o. KAŠTELIR Labinci 140,52464 Kaštelir</derivirana_varijabla>
  </DomainObject.Predmet.StrankaWithAdress>
  <DomainObject.Predmet.StrankaWithAdressOIB>
    <izvorni_sadrzaj>BAN PRODUKT d. o. o. KAŠTELIR, OIB 16830431887, Labinci 140,52464 Kaštelir</izvorni_sadrzaj>
    <derivirana_varijabla naziv="DomainObject.Predmet.StrankaWithAdressOIB_1">BAN PRODUKT d. o. o. KAŠTELIR, OIB 16830431887, Labinci 140,52464 Kaštelir</derivirana_varijabla>
  </DomainObject.Predmet.StrankaWithAdressOIB>
  <DomainObject.Predmet.StrankaNazivFormated>
    <izvorni_sadrzaj>BAN PRODUKT d. o. o. KAŠTELIR</izvorni_sadrzaj>
    <derivirana_varijabla naziv="DomainObject.Predmet.StrankaNazivFormated_1">BAN PRODUKT d. o. o. KAŠTELIR</derivirana_varijabla>
  </DomainObject.Predmet.StrankaNazivFormated>
  <DomainObject.Predmet.StrankaNazivFormatedOIB>
    <izvorni_sadrzaj>BAN PRODUKT d. o. o. KAŠTELIR, OIB 16830431887</izvorni_sadrzaj>
    <derivirana_varijabla naziv="DomainObject.Predmet.StrankaNazivFormatedOIB_1">BAN PRODUKT d. o. o. KAŠTELIR, OIB 16830431887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BAN PRODUKT d. o. o. KAŠTELIR</item>
    </izvorni_sadrzaj>
    <derivirana_varijabla naziv="DomainObject.Predmet.StrankaListFormated_1">
      <item>BAN PRODUKT d. o. o. KAŠTELIR</item>
    </derivirana_varijabla>
  </DomainObject.Predmet.StrankaListFormated>
  <DomainObject.Predmet.StrankaListFormatedOIB>
    <izvorni_sadrzaj>
      <item>BAN PRODUKT d. o. o. KAŠTELIR, OIB 16830431887</item>
    </izvorni_sadrzaj>
    <derivirana_varijabla naziv="DomainObject.Predmet.StrankaListFormatedOIB_1">
      <item>BAN PRODUKT d. o. o. KAŠTELIR, OIB 16830431887</item>
    </derivirana_varijabla>
  </DomainObject.Predmet.StrankaListFormatedOIB>
  <DomainObject.Predmet.StrankaListFormatedWithAdress>
    <izvorni_sadrzaj>
      <item>BAN PRODUKT d. o. o. KAŠTELIR, Labinci 140, 52464 Kaštelir</item>
    </izvorni_sadrzaj>
    <derivirana_varijabla naziv="DomainObject.Predmet.StrankaListFormatedWithAdress_1">
      <item>BAN PRODUKT d. o. o. KAŠTELIR, Labinci 140, 52464 Kaštelir</item>
    </derivirana_varijabla>
  </DomainObject.Predmet.StrankaListFormatedWithAdress>
  <DomainObject.Predmet.StrankaListFormatedWithAdressOIB>
    <izvorni_sadrzaj>
      <item>BAN PRODUKT d. o. o. KAŠTELIR, OIB 16830431887, Labinci 140, 52464 Kaštelir</item>
    </izvorni_sadrzaj>
    <derivirana_varijabla naziv="DomainObject.Predmet.StrankaListFormatedWithAdressOIB_1">
      <item>BAN PRODUKT d. o. o. KAŠTELIR, OIB 16830431887, Labinci 140, 52464 Kaštelir</item>
    </derivirana_varijabla>
  </DomainObject.Predmet.StrankaListFormatedWithAdressOIB>
  <DomainObject.Predmet.StrankaListNazivFormated>
    <izvorni_sadrzaj>
      <item>BAN PRODUKT d. o. o. KAŠTELIR</item>
    </izvorni_sadrzaj>
    <derivirana_varijabla naziv="DomainObject.Predmet.StrankaListNazivFormated_1">
      <item>BAN PRODUKT d. o. o. KAŠTELIR</item>
    </derivirana_varijabla>
  </DomainObject.Predmet.StrankaListNazivFormated>
  <DomainObject.Predmet.StrankaListNazivFormatedOIB>
    <izvorni_sadrzaj>
      <item>BAN PRODUKT d. o. o. KAŠTELIR, OIB 16830431887</item>
    </izvorni_sadrzaj>
    <derivirana_varijabla naziv="DomainObject.Predmet.StrankaListNazivFormatedOIB_1">
      <item>BAN PRODUKT d. o. o. KAŠTELIR, OIB 16830431887</item>
    </derivirana_varijabla>
  </DomainObject.Predmet.StrankaListNazivFormatedOIB>
  <DomainObject.Predmet.ProtuStrankaListFormated>
    <izvorni_sadrzaj>
      <item>BAN PRODUKT d. o. o. KAŠTELIR</item>
    </izvorni_sadrzaj>
    <derivirana_varijabla naziv="DomainObject.Predmet.ProtuStrankaListFormated_1">
      <item>BAN PRODUKT d. o. o. KAŠTELIR</item>
    </derivirana_varijabla>
  </DomainObject.Predmet.ProtuStrankaListFormated>
  <DomainObject.Predmet.ProtuStrankaListFormatedOIB>
    <izvorni_sadrzaj>
      <item>BAN PRODUKT d. o. o. KAŠTELIR, OIB 16830431887</item>
    </izvorni_sadrzaj>
    <derivirana_varijabla naziv="DomainObject.Predmet.ProtuStrankaListFormatedOIB_1">
      <item>BAN PRODUKT d. o. o. KAŠTELIR, OIB 16830431887</item>
    </derivirana_varijabla>
  </DomainObject.Predmet.ProtuStrankaListFormatedOIB>
  <DomainObject.Predmet.ProtuStrankaListFormatedWithAdress>
    <izvorni_sadrzaj>
      <item>BAN PRODUKT d. o. o. KAŠTELIR, Labinci 140, 52464 Kaštelir</item>
    </izvorni_sadrzaj>
    <derivirana_varijabla naziv="DomainObject.Predmet.ProtuStrankaListFormatedWithAdress_1">
      <item>BAN PRODUKT d. o. o. KAŠTELIR, Labinci 140, 52464 Kaštelir</item>
    </derivirana_varijabla>
  </DomainObject.Predmet.ProtuStrankaListFormatedWithAdress>
  <DomainObject.Predmet.ProtuStrankaListFormatedWithAdressOIB>
    <izvorni_sadrzaj>
      <item>BAN PRODUKT d. o. o. KAŠTELIR, OIB 16830431887, Labinci 140, 52464 Kaštelir</item>
    </izvorni_sadrzaj>
    <derivirana_varijabla naziv="DomainObject.Predmet.ProtuStrankaListFormatedWithAdressOIB_1">
      <item>BAN PRODUKT d. o. o. KAŠTELIR, OIB 16830431887, Labinci 140, 52464 Kaštelir</item>
    </derivirana_varijabla>
  </DomainObject.Predmet.ProtuStrankaListFormatedWithAdressOIB>
  <DomainObject.Predmet.ProtuStrankaListNazivFormated>
    <izvorni_sadrzaj>
      <item>BAN PRODUKT d. o. o. KAŠTELIR</item>
    </izvorni_sadrzaj>
    <derivirana_varijabla naziv="DomainObject.Predmet.ProtuStrankaListNazivFormated_1">
      <item>BAN PRODUKT d. o. o. KAŠTELIR</item>
    </derivirana_varijabla>
  </DomainObject.Predmet.ProtuStrankaListNazivFormated>
  <DomainObject.Predmet.ProtuStrankaListNazivFormatedOIB>
    <izvorni_sadrzaj>
      <item>BAN PRODUKT d. o. o. KAŠTELIR, OIB 16830431887</item>
    </izvorni_sadrzaj>
    <derivirana_varijabla naziv="DomainObject.Predmet.ProtuStrankaListNazivFormatedOIB_1">
      <item>BAN PRODUKT d. o. o. KAŠTELIR, OIB 16830431887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srpnja 2021.</izvorni_sadrzaj>
    <derivirana_varijabla naziv="DomainObject.Datum_1">28. srpnja 2021.</derivirana_varijabla>
  </DomainObject.Datum>
  <DomainObject.PoslovniBrojDokumenta>
    <izvorni_sadrzaj>St-230/2021-15</izvorni_sadrzaj>
    <derivirana_varijabla naziv="DomainObject.PoslovniBrojDokumenta_1">St-230/2021-15</derivirana_varijabla>
  </DomainObject.PoslovniBrojDokumenta>
  <DomainObject.Predmet.StrankaIDrugi>
    <izvorni_sadrzaj>BAN PRODUKT d. o. o. KAŠTELIR</izvorni_sadrzaj>
    <derivirana_varijabla naziv="DomainObject.Predmet.StrankaIDrugi_1">BAN PRODUKT d. o. o. KAŠTELIR</derivirana_varijabla>
  </DomainObject.Predmet.StrankaIDrugi>
  <DomainObject.Predmet.ProtustrankaIDrugi>
    <izvorni_sadrzaj>BAN PRODUKT d. o. o. KAŠTELIR</izvorni_sadrzaj>
    <derivirana_varijabla naziv="DomainObject.Predmet.ProtustrankaIDrugi_1">BAN PRODUKT d. o. o. KAŠTELIR</derivirana_varijabla>
  </DomainObject.Predmet.ProtustrankaIDrugi>
  <DomainObject.Predmet.StrankaIDrugiAdressOIB>
    <izvorni_sadrzaj>BAN PRODUKT d. o. o. KAŠTELIR, OIB 16830431887, Labinci 140, 52464 Kaštelir</izvorni_sadrzaj>
    <derivirana_varijabla naziv="DomainObject.Predmet.StrankaIDrugiAdressOIB_1">BAN PRODUKT d. o. o. KAŠTELIR, OIB 16830431887, Labinci 140, 52464 Kaštelir</derivirana_varijabla>
  </DomainObject.Predmet.StrankaIDrugiAdressOIB>
  <DomainObject.Predmet.ProtustrankaIDrugiAdressOIB>
    <izvorni_sadrzaj>BAN PRODUKT d. o. o. KAŠTELIR, OIB 16830431887, Labinci 140, 52464 Kaštelir</izvorni_sadrzaj>
    <derivirana_varijabla naziv="DomainObject.Predmet.ProtustrankaIDrugiAdressOIB_1">BAN PRODUKT d. o. o. KAŠTELIR, OIB 16830431887, Labinci 140,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 PRODUKT d. o. o. KAŠTELIR</item>
      <item>BAN PRODUKT d. o. o. KAŠTELIR</item>
    </izvorni_sadrzaj>
    <derivirana_varijabla naziv="DomainObject.Predmet.SudioniciListNaziv_1">
      <item>BAN PRODUKT d. o. o. KAŠTELIR</item>
      <item>BAN PRODUKT d. o. o. KAŠTELIR</item>
    </derivirana_varijabla>
  </DomainObject.Predmet.SudioniciListNaziv>
  <DomainObject.Predmet.SudioniciListAdressOIB>
    <izvorni_sadrzaj>
      <item>BAN PRODUKT d. o. o. KAŠTELIR, OIB 16830431887, Labinci 140,52464 Kaštelir</item>
      <item>BAN PRODUKT d. o. o. KAŠTELIR, OIB 16830431887, Labinci 140,52464 Kaštelir</item>
    </izvorni_sadrzaj>
    <derivirana_varijabla naziv="DomainObject.Predmet.SudioniciListAdressOIB_1">
      <item>BAN PRODUKT d. o. o. KAŠTELIR, OIB 16830431887, Labinci 140,52464 Kaštelir</item>
      <item>BAN PRODUKT d. o. o. KAŠTELIR, OIB 16830431887, Labinci 140,52464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16830431887</item>
      <item>, OIB 16830431887</item>
    </izvorni_sadrzaj>
    <derivirana_varijabla naziv="DomainObject.Predmet.SudioniciListNazivOIB_1">
      <item>, OIB 16830431887</item>
      <item>, OIB 16830431887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16DC2-C88D-45EF-B4FA-781DCB084A6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7</properties:Pages>
  <properties:Words>1193</properties:Words>
  <properties:Characters>6939</properties:Characters>
  <properties:Lines>711</properties:Lines>
  <properties:Paragraphs>399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7987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2021-07-26T07:24:00Z</dcterms:created>
  <dc:creator>drabar</dc:creator>
  <cp:lastModifiedBy>Sanja Prodan</cp:lastModifiedBy>
  <cp:lastPrinted>2021-07-28T11:11:00Z</cp:lastPrinted>
  <dcterms:modified xmlns:xsi="http://www.w3.org/2001/XMLSchema-instance" xsi:type="dcterms:W3CDTF">2021-07-28T11:53:00Z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St-230/2021-15 / Zapisnik - Ročište radi ispitivanja tražbina (st23021, ban produkt,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